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="002E0F5A" w:rsidRPr="00F51763">
        <w:rPr>
          <w:rFonts w:cs="Calibri"/>
          <w:b/>
          <w:sz w:val="24"/>
          <w:szCs w:val="24"/>
        </w:rPr>
        <w:t>DE GESTIÓN DE</w:t>
      </w:r>
      <w:r w:rsidR="00B53D0D" w:rsidRPr="00F51763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="00B53D0D" w:rsidRPr="00F51763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14AA6DF9" w:rsidR="00B53D0D" w:rsidRPr="00F51763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="00B53D0D" w:rsidRPr="00F51763">
        <w:rPr>
          <w:rFonts w:cs="Calibri"/>
          <w:b/>
          <w:sz w:val="24"/>
          <w:szCs w:val="24"/>
        </w:rPr>
        <w:t>IDENTIFICACIÓN DE LA GUIA DE APRENDIZAJE</w:t>
      </w:r>
    </w:p>
    <w:p w14:paraId="5FBF20FF" w14:textId="77777777" w:rsidR="00103E26" w:rsidRPr="00103E26" w:rsidRDefault="00B53D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103E26">
        <w:rPr>
          <w:rFonts w:ascii="Calibri" w:hAnsi="Calibri" w:cs="Calibri"/>
          <w:b/>
          <w:bCs/>
          <w:sz w:val="24"/>
          <w:szCs w:val="24"/>
        </w:rPr>
        <w:t>Denominación del Programa de Formació</w:t>
      </w:r>
      <w:r w:rsidRPr="00103E26">
        <w:rPr>
          <w:rFonts w:ascii="Calibri" w:hAnsi="Calibri" w:cs="Calibri"/>
          <w:sz w:val="24"/>
          <w:szCs w:val="24"/>
        </w:rPr>
        <w:t>n:</w:t>
      </w:r>
      <w:r w:rsidR="00C60DAC" w:rsidRPr="00103E26">
        <w:rPr>
          <w:rFonts w:ascii="Calibri" w:hAnsi="Calibri" w:cs="Calibri"/>
          <w:sz w:val="24"/>
          <w:szCs w:val="24"/>
        </w:rPr>
        <w:t xml:space="preserve"> </w:t>
      </w:r>
      <w:r w:rsidR="00103E26" w:rsidRPr="00103E26">
        <w:rPr>
          <w:rFonts w:ascii="Arial" w:hAnsi="Arial" w:cs="Arial"/>
          <w:b/>
          <w:sz w:val="20"/>
          <w:szCs w:val="20"/>
          <w:lang w:eastAsia="es-ES"/>
        </w:rPr>
        <w:t>AUTOMATIZACIÓN INDUSTRIAL</w:t>
      </w:r>
    </w:p>
    <w:p w14:paraId="11F40DA0" w14:textId="23AE03C3" w:rsidR="00B53D0D" w:rsidRPr="00103E26" w:rsidRDefault="00B53D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103E26">
        <w:rPr>
          <w:rFonts w:ascii="Calibri" w:hAnsi="Calibri" w:cs="Calibri"/>
          <w:b/>
          <w:bCs/>
          <w:sz w:val="24"/>
          <w:szCs w:val="24"/>
        </w:rPr>
        <w:t>Código del Programa de Formación:</w:t>
      </w:r>
      <w:r w:rsidR="000351C0" w:rsidRPr="00103E26">
        <w:rPr>
          <w:rFonts w:ascii="Arial" w:hAnsi="Arial" w:cs="Arial"/>
          <w:sz w:val="20"/>
          <w:szCs w:val="20"/>
        </w:rPr>
        <w:t xml:space="preserve"> </w:t>
      </w:r>
      <w:r w:rsidR="00103E26" w:rsidRPr="00103E26">
        <w:rPr>
          <w:rFonts w:ascii="Arial" w:hAnsi="Arial" w:cs="Arial"/>
          <w:sz w:val="20"/>
          <w:szCs w:val="20"/>
        </w:rPr>
        <w:t>223309</w:t>
      </w:r>
      <w:r w:rsidR="00D07F14" w:rsidRPr="00103E26">
        <w:rPr>
          <w:rFonts w:ascii="Calibri" w:hAnsi="Calibri" w:cs="Calibri"/>
          <w:sz w:val="24"/>
          <w:szCs w:val="24"/>
        </w:rPr>
        <w:t xml:space="preserve"> VERSION 1</w:t>
      </w:r>
      <w:r w:rsidR="000351C0" w:rsidRPr="00103E26">
        <w:rPr>
          <w:rFonts w:ascii="Calibri" w:hAnsi="Calibri" w:cs="Calibri"/>
          <w:sz w:val="24"/>
          <w:szCs w:val="24"/>
        </w:rPr>
        <w:t>00</w:t>
      </w:r>
    </w:p>
    <w:p w14:paraId="2FB2BF80" w14:textId="3DE3B5AC" w:rsidR="00103E26" w:rsidRPr="00103E26" w:rsidRDefault="00B53D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103E26">
        <w:rPr>
          <w:rFonts w:ascii="Calibri" w:hAnsi="Calibri" w:cs="Calibri"/>
          <w:b/>
          <w:bCs/>
          <w:sz w:val="24"/>
          <w:szCs w:val="24"/>
        </w:rPr>
        <w:t xml:space="preserve">Nombre del Proyecto </w:t>
      </w:r>
      <w:r w:rsidR="00E54187" w:rsidRPr="00103E26">
        <w:rPr>
          <w:rFonts w:ascii="Calibri" w:hAnsi="Calibri" w:cs="Calibri"/>
          <w:b/>
          <w:bCs/>
          <w:sz w:val="24"/>
          <w:szCs w:val="24"/>
        </w:rPr>
        <w:t>Formativo</w:t>
      </w:r>
      <w:r w:rsidR="00F51763" w:rsidRPr="00103E26">
        <w:rPr>
          <w:rFonts w:ascii="Calibri" w:hAnsi="Calibri" w:cs="Calibri"/>
          <w:sz w:val="24"/>
          <w:szCs w:val="24"/>
        </w:rPr>
        <w:t>:</w:t>
      </w:r>
      <w:r w:rsidR="00103E26" w:rsidRPr="00103E26">
        <w:rPr>
          <w:rFonts w:ascii="Calibri" w:eastAsia="Calibri" w:hAnsi="Calibri" w:cs="Times New Roman"/>
        </w:rPr>
        <w:t xml:space="preserve"> </w:t>
      </w:r>
      <w:r w:rsidR="00103E26" w:rsidRPr="00103E26">
        <w:rPr>
          <w:rFonts w:ascii="Arial" w:hAnsi="Arial" w:cs="Arial"/>
          <w:sz w:val="20"/>
          <w:szCs w:val="20"/>
        </w:rPr>
        <w:t>AUTOMATIZACIÓN DE UN EQUIPO, MAQUINA O PROCESO INDUSTRIAL</w:t>
      </w:r>
      <w:r w:rsidR="005105C8">
        <w:rPr>
          <w:rFonts w:ascii="Arial" w:hAnsi="Arial" w:cs="Arial"/>
          <w:sz w:val="20"/>
          <w:szCs w:val="20"/>
        </w:rPr>
        <w:t>.</w:t>
      </w:r>
    </w:p>
    <w:p w14:paraId="63058BFC" w14:textId="04389E14" w:rsidR="00B53D0D" w:rsidRPr="00103E26" w:rsidRDefault="00B53D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103E26">
        <w:rPr>
          <w:rFonts w:ascii="Calibri" w:hAnsi="Calibri" w:cs="Calibri"/>
          <w:b/>
          <w:bCs/>
          <w:sz w:val="24"/>
          <w:szCs w:val="24"/>
        </w:rPr>
        <w:t xml:space="preserve">Fase del </w:t>
      </w:r>
      <w:proofErr w:type="gramStart"/>
      <w:r w:rsidRPr="00103E26">
        <w:rPr>
          <w:rFonts w:ascii="Calibri" w:hAnsi="Calibri" w:cs="Calibri"/>
          <w:b/>
          <w:bCs/>
          <w:sz w:val="24"/>
          <w:szCs w:val="24"/>
        </w:rPr>
        <w:t xml:space="preserve">Proyecto </w:t>
      </w:r>
      <w:r w:rsidR="00F51763" w:rsidRPr="00103E26">
        <w:rPr>
          <w:rFonts w:ascii="Calibri" w:hAnsi="Calibri" w:cs="Calibri"/>
          <w:b/>
          <w:bCs/>
          <w:sz w:val="24"/>
          <w:szCs w:val="24"/>
        </w:rPr>
        <w:t>:</w:t>
      </w:r>
      <w:proofErr w:type="gramEnd"/>
      <w:r w:rsidR="00276F20" w:rsidRPr="00103E26">
        <w:rPr>
          <w:rFonts w:ascii="Arial" w:hAnsi="Arial" w:cs="Arial"/>
          <w:sz w:val="20"/>
          <w:szCs w:val="20"/>
        </w:rPr>
        <w:t xml:space="preserve"> </w:t>
      </w:r>
      <w:r w:rsidR="005D3D2D">
        <w:rPr>
          <w:rFonts w:ascii="Arial" w:hAnsi="Arial" w:cs="Arial"/>
          <w:sz w:val="20"/>
          <w:szCs w:val="20"/>
        </w:rPr>
        <w:t xml:space="preserve">EVALUACION </w:t>
      </w:r>
    </w:p>
    <w:p w14:paraId="77B82BC0" w14:textId="1AF9CD4B" w:rsidR="004B15EA" w:rsidRPr="009E1478" w:rsidRDefault="00B53D0D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s-ES"/>
        </w:rPr>
      </w:pPr>
      <w:r w:rsidRPr="009E1478">
        <w:rPr>
          <w:rFonts w:ascii="Calibri" w:hAnsi="Calibri" w:cs="Calibri"/>
          <w:b/>
          <w:bCs/>
          <w:sz w:val="24"/>
          <w:szCs w:val="24"/>
        </w:rPr>
        <w:t>Actividad de Proyecto</w:t>
      </w:r>
      <w:r w:rsidR="00E54187" w:rsidRPr="009E1478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gramStart"/>
      <w:r w:rsidR="5A7EFF2D" w:rsidRPr="009E1478">
        <w:rPr>
          <w:rFonts w:ascii="Calibri" w:hAnsi="Calibri" w:cs="Calibri"/>
          <w:b/>
          <w:bCs/>
          <w:sz w:val="24"/>
          <w:szCs w:val="24"/>
        </w:rPr>
        <w:t>Formativo</w:t>
      </w:r>
      <w:r w:rsidR="5A7EFF2D" w:rsidRPr="009E1478">
        <w:rPr>
          <w:rFonts w:ascii="Calibri" w:hAnsi="Calibri" w:cs="Calibri"/>
          <w:sz w:val="24"/>
          <w:szCs w:val="24"/>
        </w:rPr>
        <w:t xml:space="preserve"> </w:t>
      </w:r>
      <w:r w:rsidR="00FB6BAD" w:rsidRPr="009E1478">
        <w:rPr>
          <w:rFonts w:ascii="Calibri" w:hAnsi="Calibri" w:cs="Calibri"/>
          <w:sz w:val="24"/>
          <w:szCs w:val="24"/>
        </w:rPr>
        <w:t>:</w:t>
      </w:r>
      <w:proofErr w:type="gramEnd"/>
      <w:r w:rsidR="00103E26" w:rsidRPr="009E1478">
        <w:rPr>
          <w:rFonts w:ascii="Calibri" w:hAnsi="Calibri" w:cs="Calibri"/>
          <w:sz w:val="24"/>
          <w:szCs w:val="24"/>
        </w:rPr>
        <w:t xml:space="preserve">  </w:t>
      </w:r>
      <w:r w:rsidR="004B15EA" w:rsidRPr="009E1478">
        <w:rPr>
          <w:rFonts w:ascii="Arial" w:hAnsi="Arial" w:cs="Arial"/>
          <w:bCs/>
          <w:sz w:val="20"/>
          <w:szCs w:val="20"/>
        </w:rPr>
        <w:t>AUTOMATIZAR UNA MÁQUINA, PROCESO O SISTEMA INDUSTRIAL.</w:t>
      </w:r>
    </w:p>
    <w:p w14:paraId="03F6B9A3" w14:textId="77777777" w:rsidR="004B15EA" w:rsidRPr="004B15EA" w:rsidRDefault="004B15EA" w:rsidP="004B15EA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s-ES"/>
        </w:rPr>
      </w:pPr>
    </w:p>
    <w:p w14:paraId="6545A090" w14:textId="77777777" w:rsidR="005D3D2D" w:rsidRDefault="00B53D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4B15EA">
        <w:rPr>
          <w:rFonts w:ascii="Calibri" w:hAnsi="Calibri" w:cs="Calibri"/>
          <w:b/>
          <w:bCs/>
          <w:sz w:val="24"/>
          <w:szCs w:val="24"/>
        </w:rPr>
        <w:t>Competencia</w:t>
      </w:r>
      <w:r w:rsidR="00F51763" w:rsidRPr="004B15EA">
        <w:rPr>
          <w:rFonts w:ascii="Calibri" w:hAnsi="Calibri" w:cs="Calibri"/>
          <w:b/>
          <w:bCs/>
          <w:sz w:val="24"/>
          <w:szCs w:val="24"/>
        </w:rPr>
        <w:t>:</w:t>
      </w:r>
      <w:r w:rsidR="00380198" w:rsidRPr="004B15EA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5D3D2D" w:rsidRPr="00086401">
        <w:rPr>
          <w:rFonts w:ascii="Arial" w:hAnsi="Arial" w:cs="Arial"/>
          <w:sz w:val="20"/>
          <w:szCs w:val="20"/>
        </w:rPr>
        <w:t>GESTIONAR LA AUTOMATIZACIÓN Y EL MANTENIMIENTO DE MAQUINAS Y PROCESOS INDUSTRIALES</w:t>
      </w:r>
      <w:r w:rsidR="005D3D2D" w:rsidRPr="005105C8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3B2D939F" w14:textId="77777777" w:rsidR="005D3D2D" w:rsidRPr="005D3D2D" w:rsidRDefault="005D3D2D" w:rsidP="005D3D2D">
      <w:pPr>
        <w:pStyle w:val="Prrafodelista"/>
        <w:rPr>
          <w:rFonts w:ascii="Calibri" w:hAnsi="Calibri" w:cs="Calibri"/>
          <w:b/>
          <w:bCs/>
          <w:sz w:val="24"/>
          <w:szCs w:val="24"/>
        </w:rPr>
      </w:pPr>
    </w:p>
    <w:p w14:paraId="729DD0D8" w14:textId="2F4E2DF3" w:rsidR="005105C8" w:rsidRDefault="00B53D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5105C8">
        <w:rPr>
          <w:rFonts w:ascii="Calibri" w:hAnsi="Calibri" w:cs="Calibri"/>
          <w:b/>
          <w:bCs/>
          <w:sz w:val="24"/>
          <w:szCs w:val="24"/>
        </w:rPr>
        <w:t>Resultados de Aprendizaje:</w:t>
      </w:r>
      <w:r w:rsidR="00EB2954" w:rsidRPr="005105C8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46D121AF" w14:textId="77777777" w:rsidR="005D3D2D" w:rsidRDefault="005D3D2D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65CEB">
        <w:rPr>
          <w:rFonts w:ascii="Arial" w:hAnsi="Arial" w:cs="Arial"/>
          <w:sz w:val="20"/>
          <w:szCs w:val="20"/>
        </w:rPr>
        <w:t>:</w:t>
      </w:r>
      <w:r w:rsidRPr="00086401">
        <w:t xml:space="preserve"> </w:t>
      </w:r>
      <w:r w:rsidRPr="00086401">
        <w:rPr>
          <w:rFonts w:ascii="Arial" w:hAnsi="Arial" w:cs="Arial"/>
          <w:sz w:val="20"/>
          <w:szCs w:val="20"/>
        </w:rPr>
        <w:t>IMPLEMENTAR REDES DE COMUNICACIÓN INDUSTRIAL EN PROCESOS AUTOMATIZADOS, PARA LOGRAR LA INTEGRACIÓN Y EFECTIVIDAD EN EL PROCESO.</w:t>
      </w:r>
    </w:p>
    <w:p w14:paraId="05FB0DD7" w14:textId="77777777" w:rsidR="005D3D2D" w:rsidRPr="0089686A" w:rsidRDefault="005D3D2D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477666" w14:textId="6057F8F7" w:rsidR="00F51763" w:rsidRPr="005105C8" w:rsidRDefault="00B53D0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F07A2B">
        <w:rPr>
          <w:rFonts w:ascii="Calibri" w:hAnsi="Calibri" w:cs="Calibri"/>
          <w:b/>
          <w:bCs/>
          <w:sz w:val="24"/>
          <w:szCs w:val="24"/>
        </w:rPr>
        <w:t>Duración de la Guía</w:t>
      </w:r>
      <w:r w:rsidR="005E2F69" w:rsidRPr="00F07A2B">
        <w:rPr>
          <w:rFonts w:ascii="Calibri" w:hAnsi="Calibri" w:cs="Calibri"/>
          <w:b/>
          <w:bCs/>
          <w:sz w:val="24"/>
          <w:szCs w:val="24"/>
        </w:rPr>
        <w:t xml:space="preserve"> de Aprendizaje</w:t>
      </w:r>
      <w:r w:rsidR="00F51763" w:rsidRPr="00F07A2B">
        <w:rPr>
          <w:rFonts w:ascii="Calibri" w:hAnsi="Calibri" w:cs="Calibri"/>
          <w:b/>
          <w:bCs/>
          <w:sz w:val="24"/>
          <w:szCs w:val="24"/>
        </w:rPr>
        <w:t xml:space="preserve"> :</w:t>
      </w:r>
      <w:r w:rsidR="005D3D2D">
        <w:rPr>
          <w:rFonts w:ascii="Calibri" w:hAnsi="Calibri" w:cs="Calibri"/>
          <w:sz w:val="24"/>
          <w:szCs w:val="24"/>
        </w:rPr>
        <w:t>9</w:t>
      </w:r>
      <w:r w:rsidR="009E1478">
        <w:rPr>
          <w:rFonts w:ascii="Calibri" w:hAnsi="Calibri" w:cs="Calibri"/>
          <w:sz w:val="24"/>
          <w:szCs w:val="24"/>
        </w:rPr>
        <w:t>0</w:t>
      </w:r>
      <w:r w:rsidR="00276F20">
        <w:rPr>
          <w:rFonts w:ascii="Calibri" w:hAnsi="Calibri" w:cs="Calibri"/>
          <w:sz w:val="24"/>
          <w:szCs w:val="24"/>
        </w:rPr>
        <w:t xml:space="preserve"> Horas </w:t>
      </w:r>
    </w:p>
    <w:p w14:paraId="61C5542D" w14:textId="77777777" w:rsidR="005105C8" w:rsidRPr="005105C8" w:rsidRDefault="005105C8" w:rsidP="005105C8">
      <w:pPr>
        <w:pStyle w:val="Prrafodelista"/>
        <w:rPr>
          <w:rFonts w:ascii="Calibri" w:hAnsi="Calibri" w:cs="Calibri"/>
          <w:b/>
          <w:bCs/>
          <w:sz w:val="24"/>
          <w:szCs w:val="24"/>
        </w:rPr>
      </w:pPr>
    </w:p>
    <w:p w14:paraId="720C6D2D" w14:textId="77777777" w:rsidR="005105C8" w:rsidRDefault="005105C8" w:rsidP="005105C8">
      <w:pPr>
        <w:spacing w:line="360" w:lineRule="auto"/>
        <w:jc w:val="both"/>
        <w:rPr>
          <w:rFonts w:cs="Calibri"/>
          <w:b/>
          <w:bCs/>
          <w:sz w:val="24"/>
          <w:szCs w:val="24"/>
        </w:rPr>
      </w:pPr>
    </w:p>
    <w:p w14:paraId="44DCA905" w14:textId="77777777" w:rsidR="005105C8" w:rsidRDefault="005105C8" w:rsidP="005105C8">
      <w:pPr>
        <w:spacing w:line="360" w:lineRule="auto"/>
        <w:jc w:val="both"/>
        <w:rPr>
          <w:rFonts w:cs="Calibri"/>
          <w:b/>
          <w:bCs/>
          <w:sz w:val="24"/>
          <w:szCs w:val="24"/>
        </w:rPr>
      </w:pPr>
    </w:p>
    <w:p w14:paraId="05A6FB23" w14:textId="77777777" w:rsidR="005105C8" w:rsidRDefault="005105C8" w:rsidP="005105C8">
      <w:pPr>
        <w:spacing w:line="360" w:lineRule="auto"/>
        <w:jc w:val="both"/>
        <w:rPr>
          <w:rFonts w:cs="Calibri"/>
          <w:b/>
          <w:bCs/>
          <w:sz w:val="24"/>
          <w:szCs w:val="24"/>
        </w:rPr>
      </w:pPr>
    </w:p>
    <w:p w14:paraId="1728A3E4" w14:textId="77777777" w:rsidR="005105C8" w:rsidRDefault="005105C8" w:rsidP="005105C8">
      <w:pPr>
        <w:spacing w:line="360" w:lineRule="auto"/>
        <w:jc w:val="both"/>
        <w:rPr>
          <w:rFonts w:cs="Calibri"/>
          <w:b/>
          <w:bCs/>
          <w:sz w:val="24"/>
          <w:szCs w:val="24"/>
        </w:rPr>
      </w:pPr>
    </w:p>
    <w:p w14:paraId="3B6C2D5B" w14:textId="77777777" w:rsidR="005105C8" w:rsidRDefault="005105C8" w:rsidP="005105C8">
      <w:pPr>
        <w:spacing w:line="360" w:lineRule="auto"/>
        <w:jc w:val="both"/>
        <w:rPr>
          <w:rFonts w:cs="Calibri"/>
          <w:b/>
          <w:bCs/>
          <w:sz w:val="24"/>
          <w:szCs w:val="24"/>
        </w:rPr>
      </w:pPr>
    </w:p>
    <w:p w14:paraId="77F785E6" w14:textId="77777777" w:rsidR="005105C8" w:rsidRPr="005105C8" w:rsidRDefault="005105C8" w:rsidP="005105C8">
      <w:pPr>
        <w:spacing w:line="360" w:lineRule="auto"/>
        <w:jc w:val="both"/>
        <w:rPr>
          <w:rFonts w:cs="Calibri"/>
          <w:b/>
          <w:bCs/>
          <w:sz w:val="24"/>
          <w:szCs w:val="24"/>
        </w:rPr>
      </w:pPr>
    </w:p>
    <w:p w14:paraId="6395F881" w14:textId="0CF25195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lastRenderedPageBreak/>
        <w:t>2. PRESENTACIÓN</w:t>
      </w:r>
    </w:p>
    <w:p w14:paraId="17F4DC61" w14:textId="77777777" w:rsidR="000D4ED5" w:rsidRDefault="000D4ED5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8B6A8DB" w14:textId="77777777" w:rsidR="005D3D2D" w:rsidRPr="00A90C19" w:rsidRDefault="005D3D2D" w:rsidP="005D3D2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</w:rPr>
      </w:pPr>
      <w:r w:rsidRPr="00A90C19">
        <w:rPr>
          <w:rFonts w:ascii="Arial" w:hAnsi="Arial" w:cs="Arial"/>
          <w:sz w:val="20"/>
          <w:szCs w:val="20"/>
        </w:rPr>
        <w:t>En la industria, las comunicaciones deben poseer unas características particulares para responder a las necesidades de intercomunicación en tiempo real. Además, deben resistir un ambiente hostil, donde existe gran cantidad de ruido electromagnético y condiciones ambientales duras</w:t>
      </w:r>
      <w:r>
        <w:rPr>
          <w:rFonts w:ascii="Arial" w:hAnsi="Arial" w:cs="Arial"/>
          <w:sz w:val="20"/>
          <w:szCs w:val="20"/>
        </w:rPr>
        <w:t>.</w:t>
      </w:r>
    </w:p>
    <w:p w14:paraId="5278AADB" w14:textId="77777777" w:rsidR="005D3D2D" w:rsidRDefault="005D3D2D" w:rsidP="005D3D2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noProof/>
          <w:lang w:val="en-US"/>
        </w:rPr>
        <w:drawing>
          <wp:inline distT="0" distB="0" distL="0" distR="0" wp14:anchorId="6BC6B58D" wp14:editId="412FC6DA">
            <wp:extent cx="3629025" cy="2133600"/>
            <wp:effectExtent l="0" t="0" r="9525" b="0"/>
            <wp:docPr id="837114181" name="Imagen 837114181" descr="Introducción a las Redes y Comunicaciones Industriales | Asociación  Argentina de Control Automático – AAD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troducción a las Redes y Comunicaciones Industriales | Asociación  Argentina de Control Automático – AADEC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F7077" w14:textId="77777777" w:rsidR="005D3D2D" w:rsidRPr="007159C1" w:rsidRDefault="005D3D2D" w:rsidP="005D3D2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7159C1">
        <w:rPr>
          <w:rFonts w:ascii="Arial" w:hAnsi="Arial" w:cs="Arial"/>
          <w:sz w:val="20"/>
          <w:szCs w:val="20"/>
          <w:lang w:val="es-ES"/>
        </w:rPr>
        <w:t>En esta guía conceptualizarás sobre los principios básicos de</w:t>
      </w:r>
      <w:r>
        <w:rPr>
          <w:rFonts w:ascii="Arial" w:hAnsi="Arial" w:cs="Arial"/>
          <w:sz w:val="20"/>
          <w:szCs w:val="20"/>
          <w:lang w:val="es-ES"/>
        </w:rPr>
        <w:t xml:space="preserve"> las redes industriales de comunicación</w:t>
      </w:r>
      <w:r w:rsidRPr="007159C1">
        <w:rPr>
          <w:rFonts w:ascii="Arial" w:hAnsi="Arial" w:cs="Arial"/>
          <w:sz w:val="20"/>
          <w:szCs w:val="20"/>
          <w:lang w:val="es-ES"/>
        </w:rPr>
        <w:t>.</w:t>
      </w:r>
    </w:p>
    <w:p w14:paraId="6ECA8E6C" w14:textId="77777777" w:rsidR="005D3D2D" w:rsidRDefault="005D3D2D" w:rsidP="005D3D2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</w:p>
    <w:p w14:paraId="6AD5BBD6" w14:textId="77777777" w:rsidR="00ED5813" w:rsidRDefault="00ED5813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05E7627C" w14:textId="63E93677" w:rsidR="00B53D0D" w:rsidRPr="00F51763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18B9DB2F" w14:textId="77777777" w:rsidR="00B53D0D" w:rsidRPr="00F51763" w:rsidRDefault="00B53D0D">
      <w:pPr>
        <w:pStyle w:val="Prrafodelista"/>
        <w:numPr>
          <w:ilvl w:val="0"/>
          <w:numId w:val="3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F51763">
        <w:rPr>
          <w:rFonts w:ascii="Calibri" w:hAnsi="Calibri" w:cs="Calibri"/>
          <w:b/>
          <w:bCs/>
          <w:sz w:val="24"/>
          <w:szCs w:val="24"/>
          <w:lang w:val="es-MX"/>
        </w:rPr>
        <w:t>Descripción de la(s) Actividad(es)</w:t>
      </w:r>
    </w:p>
    <w:p w14:paraId="7407B2EC" w14:textId="1D144E4A" w:rsidR="005D3D2D" w:rsidRPr="004336F5" w:rsidRDefault="00FE7202" w:rsidP="004336F5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F51763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8D7773" w:rsidRPr="00330D6D">
        <w:rPr>
          <w:rFonts w:cs="Calibri"/>
          <w:b/>
          <w:bCs/>
          <w:sz w:val="24"/>
          <w:szCs w:val="24"/>
          <w:highlight w:val="green"/>
          <w:lang w:val="es-MX"/>
        </w:rPr>
        <w:t>Actividades de refle</w:t>
      </w:r>
      <w:r w:rsidR="007553B0" w:rsidRPr="00330D6D">
        <w:rPr>
          <w:rFonts w:cs="Calibri"/>
          <w:b/>
          <w:bCs/>
          <w:sz w:val="24"/>
          <w:szCs w:val="24"/>
          <w:highlight w:val="green"/>
          <w:lang w:val="es-MX"/>
        </w:rPr>
        <w:t>xi</w:t>
      </w:r>
      <w:r w:rsidR="008D7773" w:rsidRPr="00330D6D">
        <w:rPr>
          <w:rFonts w:cs="Calibri"/>
          <w:b/>
          <w:bCs/>
          <w:sz w:val="24"/>
          <w:szCs w:val="24"/>
          <w:highlight w:val="green"/>
          <w:lang w:val="es-MX"/>
        </w:rPr>
        <w:t>ón inicial</w:t>
      </w:r>
      <w:r w:rsidR="003630EC" w:rsidRPr="00330D6D">
        <w:rPr>
          <w:rFonts w:cs="Calibri"/>
          <w:b/>
          <w:bCs/>
          <w:sz w:val="24"/>
          <w:szCs w:val="24"/>
          <w:highlight w:val="green"/>
          <w:lang w:val="es-MX"/>
        </w:rPr>
        <w:t>:</w:t>
      </w:r>
      <w:r w:rsidR="005D3D2D">
        <w:rPr>
          <w:rFonts w:ascii="Arial" w:hAnsi="Arial" w:cs="Arial"/>
          <w:b/>
          <w:bCs/>
          <w:sz w:val="20"/>
          <w:szCs w:val="20"/>
        </w:rPr>
        <w:t xml:space="preserve"> TIEMPO: 3</w:t>
      </w:r>
      <w:r w:rsidR="005D3D2D" w:rsidRPr="00965CEB">
        <w:rPr>
          <w:rFonts w:ascii="Arial" w:hAnsi="Arial" w:cs="Arial"/>
          <w:b/>
          <w:bCs/>
          <w:sz w:val="20"/>
          <w:szCs w:val="20"/>
        </w:rPr>
        <w:t>0 Minutos</w:t>
      </w:r>
    </w:p>
    <w:p w14:paraId="3EFCDFD5" w14:textId="6F6C98FD" w:rsidR="005D3D2D" w:rsidRDefault="004336F5" w:rsidP="0014409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Ver video y anotar conclusiones técnicas </w:t>
      </w:r>
      <w:r w:rsidR="005D3D2D" w:rsidRPr="005863E4">
        <w:rPr>
          <w:rFonts w:ascii="Arial" w:hAnsi="Arial" w:cs="Arial"/>
          <w:b/>
          <w:bCs/>
          <w:sz w:val="20"/>
          <w:szCs w:val="20"/>
        </w:rPr>
        <w:t>Comunicaciones Industriales: Conceptos básicos</w:t>
      </w:r>
    </w:p>
    <w:p w14:paraId="0623CA3F" w14:textId="7BD2086F" w:rsidR="005D3D2D" w:rsidRDefault="004336F5" w:rsidP="0014409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u w:val="single"/>
        </w:rPr>
      </w:pPr>
      <w:hyperlink r:id="rId12" w:history="1">
        <w:r w:rsidRPr="00C44E82">
          <w:rPr>
            <w:rStyle w:val="Hipervnculo"/>
            <w:rFonts w:ascii="Arial" w:hAnsi="Arial" w:cs="Arial"/>
            <w:sz w:val="20"/>
            <w:szCs w:val="20"/>
          </w:rPr>
          <w:t>https://www.youtube.com/watch?v=SU_yM50tz6E</w:t>
        </w:r>
      </w:hyperlink>
    </w:p>
    <w:p w14:paraId="1C2EFFA1" w14:textId="77777777" w:rsidR="004336F5" w:rsidRPr="005863E4" w:rsidRDefault="004336F5" w:rsidP="0014409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u w:val="single"/>
        </w:rPr>
      </w:pPr>
    </w:p>
    <w:p w14:paraId="68805A2B" w14:textId="77777777" w:rsidR="005D3D2D" w:rsidRDefault="005D3D2D" w:rsidP="00144099">
      <w:pPr>
        <w:pStyle w:val="Prrafodelista"/>
        <w:tabs>
          <w:tab w:val="left" w:pos="4320"/>
          <w:tab w:val="left" w:pos="4485"/>
          <w:tab w:val="left" w:pos="5445"/>
        </w:tabs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¿Cuándo usted se encuentra en un recinto con muchas personas, cómo se logra una comunicación efectiva?</w:t>
      </w:r>
    </w:p>
    <w:p w14:paraId="235BB54E" w14:textId="77777777" w:rsidR="004336F5" w:rsidRDefault="004336F5" w:rsidP="00144099">
      <w:pPr>
        <w:pStyle w:val="Prrafodelista"/>
        <w:tabs>
          <w:tab w:val="left" w:pos="4320"/>
          <w:tab w:val="left" w:pos="4485"/>
          <w:tab w:val="left" w:pos="544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1F100362" w14:textId="77777777" w:rsidR="005D3D2D" w:rsidRDefault="005D3D2D" w:rsidP="00144099">
      <w:pPr>
        <w:pStyle w:val="Prrafodelista"/>
        <w:tabs>
          <w:tab w:val="left" w:pos="4320"/>
          <w:tab w:val="left" w:pos="4485"/>
          <w:tab w:val="left" w:pos="5445"/>
        </w:tabs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¿Qué elementos son necesarios para llevar a cabo esta comunicación?</w:t>
      </w:r>
    </w:p>
    <w:p w14:paraId="16F4135D" w14:textId="77777777" w:rsidR="004336F5" w:rsidRDefault="004336F5" w:rsidP="00144099">
      <w:pPr>
        <w:pStyle w:val="Prrafodelista"/>
        <w:tabs>
          <w:tab w:val="left" w:pos="4320"/>
          <w:tab w:val="left" w:pos="4485"/>
          <w:tab w:val="left" w:pos="544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784759E2" w14:textId="075B62C1" w:rsidR="005D3D2D" w:rsidRDefault="005D3D2D" w:rsidP="005D3D2D">
      <w:pPr>
        <w:pStyle w:val="Prrafodelista"/>
        <w:tabs>
          <w:tab w:val="left" w:pos="4320"/>
          <w:tab w:val="left" w:pos="4485"/>
          <w:tab w:val="left" w:pos="544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0078043E" w14:textId="77777777" w:rsidR="004336F5" w:rsidRDefault="004336F5" w:rsidP="005D3D2D">
      <w:pPr>
        <w:pStyle w:val="Prrafodelista"/>
        <w:tabs>
          <w:tab w:val="left" w:pos="4320"/>
          <w:tab w:val="left" w:pos="4485"/>
          <w:tab w:val="left" w:pos="544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29FBC68A" w14:textId="77777777" w:rsidR="004336F5" w:rsidRDefault="004336F5" w:rsidP="005D3D2D">
      <w:pPr>
        <w:pStyle w:val="Prrafodelista"/>
        <w:tabs>
          <w:tab w:val="left" w:pos="4320"/>
          <w:tab w:val="left" w:pos="4485"/>
          <w:tab w:val="left" w:pos="544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7E5160B6" w14:textId="77777777" w:rsidR="004336F5" w:rsidRDefault="004336F5" w:rsidP="005D3D2D">
      <w:pPr>
        <w:pStyle w:val="Prrafodelista"/>
        <w:tabs>
          <w:tab w:val="left" w:pos="4320"/>
          <w:tab w:val="left" w:pos="4485"/>
          <w:tab w:val="left" w:pos="5445"/>
        </w:tabs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jc w:val="center"/>
        <w:shd w:val="clear" w:color="auto" w:fill="4BE7C7" w:themeFill="accent3" w:themeFillTint="99"/>
        <w:tblLook w:val="04A0" w:firstRow="1" w:lastRow="0" w:firstColumn="1" w:lastColumn="0" w:noHBand="0" w:noVBand="1"/>
      </w:tblPr>
      <w:tblGrid>
        <w:gridCol w:w="9109"/>
      </w:tblGrid>
      <w:tr w:rsidR="00D30FD4" w:rsidRPr="00965CEB" w14:paraId="510EEF35" w14:textId="77777777" w:rsidTr="00A91980">
        <w:trPr>
          <w:trHeight w:val="274"/>
          <w:jc w:val="center"/>
        </w:trPr>
        <w:tc>
          <w:tcPr>
            <w:tcW w:w="9109" w:type="dxa"/>
            <w:shd w:val="clear" w:color="auto" w:fill="4BE7C7" w:themeFill="accent3" w:themeFillTint="99"/>
          </w:tcPr>
          <w:p w14:paraId="36D2D3AA" w14:textId="77777777" w:rsidR="00D30FD4" w:rsidRPr="00965CEB" w:rsidRDefault="00D30FD4" w:rsidP="00A91980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65CEB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 xml:space="preserve">Evidencia requerida </w:t>
            </w:r>
          </w:p>
        </w:tc>
      </w:tr>
      <w:tr w:rsidR="00F955B9" w:rsidRPr="00965CEB" w14:paraId="5C829485" w14:textId="77777777" w:rsidTr="00A91980">
        <w:trPr>
          <w:jc w:val="center"/>
        </w:trPr>
        <w:tc>
          <w:tcPr>
            <w:tcW w:w="9109" w:type="dxa"/>
            <w:shd w:val="clear" w:color="auto" w:fill="DBF9D7"/>
          </w:tcPr>
          <w:p w14:paraId="14EC2933" w14:textId="77777777" w:rsidR="00F955B9" w:rsidRPr="00965CEB" w:rsidRDefault="00F955B9" w:rsidP="00F955B9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65CEB">
              <w:rPr>
                <w:rFonts w:ascii="Arial" w:hAnsi="Arial" w:cs="Arial"/>
                <w:sz w:val="20"/>
                <w:szCs w:val="20"/>
                <w:lang w:val="es-MX"/>
              </w:rPr>
              <w:t>Modalidad de trabajo: Individual</w:t>
            </w:r>
          </w:p>
          <w:p w14:paraId="42F533B6" w14:textId="77777777" w:rsidR="00F955B9" w:rsidRDefault="00F955B9" w:rsidP="00F955B9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Style w:val="A13"/>
                <w:rFonts w:ascii="Arial" w:hAnsi="Arial" w:cs="Arial"/>
                <w:sz w:val="20"/>
                <w:szCs w:val="20"/>
              </w:rPr>
            </w:pPr>
            <w:r w:rsidRPr="00965CEB">
              <w:rPr>
                <w:rFonts w:ascii="Arial" w:hAnsi="Arial" w:cs="Arial"/>
                <w:sz w:val="20"/>
                <w:szCs w:val="20"/>
                <w:lang w:val="es-MX"/>
              </w:rPr>
              <w:t xml:space="preserve">Diligencie el cuadro mediante la </w:t>
            </w:r>
            <w:proofErr w:type="spellStart"/>
            <w:r w:rsidRPr="00965CEB">
              <w:rPr>
                <w:rFonts w:ascii="Arial" w:hAnsi="Arial" w:cs="Arial"/>
                <w:b/>
                <w:sz w:val="20"/>
                <w:szCs w:val="20"/>
                <w:lang w:val="es-MX"/>
              </w:rPr>
              <w:t>Tecnica</w:t>
            </w:r>
            <w:proofErr w:type="spellEnd"/>
            <w:r w:rsidRPr="00965C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0965CEB">
              <w:rPr>
                <w:rFonts w:ascii="Arial" w:hAnsi="Arial" w:cs="Arial"/>
                <w:b/>
                <w:sz w:val="20"/>
                <w:szCs w:val="20"/>
                <w:lang w:val="es-MX"/>
              </w:rPr>
              <w:t>Didactica</w:t>
            </w:r>
            <w:proofErr w:type="spellEnd"/>
            <w:r w:rsidRPr="00965CEB">
              <w:rPr>
                <w:rStyle w:val="A13"/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Style w:val="A13"/>
                <w:rFonts w:ascii="Arial" w:hAnsi="Arial" w:cs="Arial"/>
                <w:sz w:val="20"/>
                <w:szCs w:val="20"/>
              </w:rPr>
              <w:t>Lluvia de ideas</w:t>
            </w:r>
          </w:p>
          <w:p w14:paraId="53CDB112" w14:textId="77777777" w:rsidR="00F955B9" w:rsidRDefault="00F955B9" w:rsidP="00F955B9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Style w:val="A13"/>
                <w:rFonts w:ascii="Arial" w:hAnsi="Arial" w:cs="Arial"/>
                <w:sz w:val="20"/>
                <w:szCs w:val="20"/>
              </w:rPr>
            </w:pPr>
          </w:p>
          <w:p w14:paraId="150EE538" w14:textId="732C4B67" w:rsidR="00F955B9" w:rsidRDefault="00F955B9" w:rsidP="00F955B9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cs="Arial"/>
                <w:color w:val="000000" w:themeColor="text1"/>
                <w:sz w:val="20"/>
                <w:szCs w:val="20"/>
                <w:lang w:val="es-MX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 xml:space="preserve">Presentar trabajo final con </w:t>
            </w:r>
            <w:proofErr w:type="gramStart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>INTRODUCCION ,JUSTIFICACION ,OBJETIVO</w:t>
            </w:r>
            <w:proofErr w:type="gramEnd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 xml:space="preserve"> </w:t>
            </w:r>
            <w:proofErr w:type="gramStart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>GENERAL,OBJETIVOS</w:t>
            </w:r>
            <w:proofErr w:type="gramEnd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 xml:space="preserve"> </w:t>
            </w:r>
            <w:proofErr w:type="gramStart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>ESPESIFICOS,CONTENIDO</w:t>
            </w:r>
            <w:proofErr w:type="gramEnd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 xml:space="preserve"> PUNTO 3.1 ACTIVIDAD DE REFLEXION.</w:t>
            </w:r>
          </w:p>
          <w:p w14:paraId="620B09C4" w14:textId="1ABE6317" w:rsidR="00F955B9" w:rsidRPr="00965CEB" w:rsidRDefault="00F955B9" w:rsidP="00F955B9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</w:tr>
    </w:tbl>
    <w:p w14:paraId="6AFE8DDC" w14:textId="53B62BC4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026F2B">
        <w:rPr>
          <w:rFonts w:eastAsia="Arial" w:cs="Calibri"/>
          <w:b/>
        </w:rPr>
        <w:t>Ambiente requerido:</w:t>
      </w:r>
      <w:r w:rsidRPr="00F51763">
        <w:rPr>
          <w:rFonts w:eastAsia="Arial" w:cs="Calibri"/>
          <w:bCs/>
        </w:rPr>
        <w:t xml:space="preserve"> </w:t>
      </w:r>
      <w:r w:rsidR="00AF04B5">
        <w:rPr>
          <w:rFonts w:eastAsia="Arial" w:cs="Calibri"/>
          <w:bCs/>
        </w:rPr>
        <w:t xml:space="preserve">Ambiente de formación </w:t>
      </w:r>
      <w:proofErr w:type="spellStart"/>
      <w:r w:rsidR="00026F2B">
        <w:rPr>
          <w:rFonts w:eastAsia="Arial" w:cs="Calibri"/>
          <w:bCs/>
        </w:rPr>
        <w:t>Automatozacion</w:t>
      </w:r>
      <w:proofErr w:type="spellEnd"/>
      <w:r w:rsidR="00B83885">
        <w:rPr>
          <w:rFonts w:eastAsia="Arial" w:cs="Calibri"/>
          <w:bCs/>
        </w:rPr>
        <w:t xml:space="preserve"> y </w:t>
      </w:r>
      <w:proofErr w:type="spellStart"/>
      <w:r w:rsidR="00B83885">
        <w:rPr>
          <w:rFonts w:eastAsia="Arial" w:cs="Calibri"/>
          <w:bCs/>
        </w:rPr>
        <w:t>mecatronica</w:t>
      </w:r>
      <w:proofErr w:type="spellEnd"/>
      <w:r w:rsidR="00026F2B">
        <w:rPr>
          <w:rFonts w:eastAsia="Arial" w:cs="Calibri"/>
          <w:bCs/>
        </w:rPr>
        <w:t>.</w:t>
      </w:r>
    </w:p>
    <w:p w14:paraId="4295213D" w14:textId="1B81FFF9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026F2B">
        <w:rPr>
          <w:rFonts w:eastAsia="Arial" w:cs="Calibri"/>
          <w:b/>
        </w:rPr>
        <w:t xml:space="preserve">Estrategias </w:t>
      </w:r>
      <w:r w:rsidR="000723CC" w:rsidRPr="00026F2B">
        <w:rPr>
          <w:rFonts w:eastAsia="Arial" w:cs="Calibri"/>
          <w:b/>
        </w:rPr>
        <w:t xml:space="preserve">o técnicas </w:t>
      </w:r>
      <w:r w:rsidRPr="00026F2B">
        <w:rPr>
          <w:rFonts w:eastAsia="Arial" w:cs="Calibri"/>
          <w:b/>
        </w:rPr>
        <w:t>didácticas activas:</w:t>
      </w:r>
      <w:r w:rsidRPr="00F51763">
        <w:rPr>
          <w:rFonts w:eastAsia="Arial" w:cs="Calibri"/>
          <w:bCs/>
        </w:rPr>
        <w:t xml:space="preserve">  </w:t>
      </w:r>
      <w:proofErr w:type="spellStart"/>
      <w:proofErr w:type="gramStart"/>
      <w:r w:rsidR="00AF04B5">
        <w:rPr>
          <w:rFonts w:eastAsia="Arial" w:cs="Calibri"/>
          <w:bCs/>
        </w:rPr>
        <w:t>Debate,consulta</w:t>
      </w:r>
      <w:proofErr w:type="gramEnd"/>
      <w:r w:rsidR="00AF04B5">
        <w:rPr>
          <w:rFonts w:eastAsia="Arial" w:cs="Calibri"/>
          <w:bCs/>
        </w:rPr>
        <w:t>,investigación</w:t>
      </w:r>
      <w:proofErr w:type="spellEnd"/>
      <w:r w:rsidR="00AF04B5">
        <w:rPr>
          <w:rFonts w:eastAsia="Arial" w:cs="Calibri"/>
          <w:bCs/>
        </w:rPr>
        <w:t xml:space="preserve"> y socialización.</w:t>
      </w:r>
    </w:p>
    <w:p w14:paraId="6E2905C9" w14:textId="3F4C168B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026F2B">
        <w:rPr>
          <w:rFonts w:eastAsia="Arial" w:cs="Calibri"/>
          <w:b/>
        </w:rPr>
        <w:t xml:space="preserve">Materiales de </w:t>
      </w:r>
      <w:proofErr w:type="spellStart"/>
      <w:proofErr w:type="gramStart"/>
      <w:r w:rsidRPr="00026F2B">
        <w:rPr>
          <w:rFonts w:eastAsia="Arial" w:cs="Calibri"/>
          <w:b/>
        </w:rPr>
        <w:t>formación</w:t>
      </w:r>
      <w:r w:rsidR="00AF04B5" w:rsidRPr="00026F2B">
        <w:rPr>
          <w:rFonts w:eastAsia="Arial" w:cs="Calibri"/>
          <w:b/>
        </w:rPr>
        <w:t>:</w:t>
      </w:r>
      <w:r w:rsidR="00AF04B5">
        <w:rPr>
          <w:rFonts w:eastAsia="Arial" w:cs="Calibri"/>
          <w:bCs/>
        </w:rPr>
        <w:t>computador</w:t>
      </w:r>
      <w:proofErr w:type="spellEnd"/>
      <w:proofErr w:type="gramEnd"/>
      <w:r w:rsidR="00026F2B">
        <w:rPr>
          <w:rFonts w:eastAsia="Arial" w:cs="Calibri"/>
          <w:bCs/>
        </w:rPr>
        <w:t>.</w:t>
      </w:r>
      <w:r w:rsidR="00AF04B5">
        <w:rPr>
          <w:rFonts w:eastAsia="Arial" w:cs="Calibri"/>
          <w:bCs/>
        </w:rPr>
        <w:t xml:space="preserve"> </w:t>
      </w:r>
    </w:p>
    <w:p w14:paraId="36CFEE0D" w14:textId="07EB4A35" w:rsidR="00DD7DE9" w:rsidRP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026F2B">
        <w:rPr>
          <w:rFonts w:eastAsia="Arial" w:cs="Calibri"/>
          <w:b/>
        </w:rPr>
        <w:t xml:space="preserve">Material de </w:t>
      </w:r>
      <w:proofErr w:type="spellStart"/>
      <w:proofErr w:type="gramStart"/>
      <w:r w:rsidRPr="00026F2B">
        <w:rPr>
          <w:rFonts w:eastAsia="Arial" w:cs="Calibri"/>
          <w:b/>
        </w:rPr>
        <w:t>apoyo</w:t>
      </w:r>
      <w:r w:rsidRPr="00F51763">
        <w:rPr>
          <w:rFonts w:eastAsia="Arial" w:cs="Calibri"/>
          <w:bCs/>
        </w:rPr>
        <w:t>:</w:t>
      </w:r>
      <w:r w:rsidR="00AF04B5">
        <w:rPr>
          <w:rFonts w:eastAsia="Arial" w:cs="Calibri"/>
          <w:bCs/>
        </w:rPr>
        <w:t>videos</w:t>
      </w:r>
      <w:proofErr w:type="gramEnd"/>
      <w:r w:rsidR="00026F2B">
        <w:rPr>
          <w:rFonts w:eastAsia="Arial" w:cs="Calibri"/>
          <w:bCs/>
        </w:rPr>
        <w:t>,</w:t>
      </w:r>
      <w:proofErr w:type="gramStart"/>
      <w:r w:rsidR="00026F2B">
        <w:rPr>
          <w:rFonts w:eastAsia="Arial" w:cs="Calibri"/>
          <w:bCs/>
        </w:rPr>
        <w:t>internet,socialización</w:t>
      </w:r>
      <w:proofErr w:type="spellEnd"/>
      <w:proofErr w:type="gramEnd"/>
      <w:r w:rsidR="00026F2B">
        <w:rPr>
          <w:rFonts w:eastAsia="Arial" w:cs="Calibri"/>
          <w:bCs/>
        </w:rPr>
        <w:t xml:space="preserve"> y reflexión de instructor.</w:t>
      </w:r>
    </w:p>
    <w:p w14:paraId="61EC3047" w14:textId="76D18FEA" w:rsidR="00F51763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026F2B">
        <w:rPr>
          <w:rFonts w:eastAsia="Arial" w:cs="Calibri"/>
          <w:b/>
        </w:rPr>
        <w:t>Duración de la actividad:</w:t>
      </w:r>
      <w:proofErr w:type="gramStart"/>
      <w:r w:rsidR="00F955B9">
        <w:rPr>
          <w:rFonts w:eastAsia="Arial" w:cs="Calibri"/>
          <w:bCs/>
        </w:rPr>
        <w:t>1</w:t>
      </w:r>
      <w:r w:rsidR="00B83885">
        <w:rPr>
          <w:rFonts w:eastAsia="Arial" w:cs="Calibri"/>
          <w:bCs/>
        </w:rPr>
        <w:t xml:space="preserve"> </w:t>
      </w:r>
      <w:r w:rsidR="00AF04B5">
        <w:rPr>
          <w:rFonts w:eastAsia="Arial" w:cs="Calibri"/>
          <w:bCs/>
        </w:rPr>
        <w:t xml:space="preserve"> </w:t>
      </w:r>
      <w:r w:rsidR="007B72D1">
        <w:rPr>
          <w:rFonts w:eastAsia="Arial" w:cs="Calibri"/>
          <w:bCs/>
        </w:rPr>
        <w:t>hora</w:t>
      </w:r>
      <w:proofErr w:type="gramEnd"/>
      <w:r w:rsidR="007B72D1">
        <w:rPr>
          <w:rFonts w:eastAsia="Arial" w:cs="Calibri"/>
          <w:bCs/>
        </w:rPr>
        <w:t>.</w:t>
      </w:r>
    </w:p>
    <w:p w14:paraId="5B16BA28" w14:textId="77777777" w:rsidR="00A03DBC" w:rsidRDefault="00A03DBC" w:rsidP="00AF04B5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6E14D626" w14:textId="5BCF286A" w:rsidR="00F51763" w:rsidRDefault="00F51763">
      <w:pPr>
        <w:spacing w:after="0" w:line="240" w:lineRule="auto"/>
        <w:rPr>
          <w:rFonts w:eastAsia="Arial" w:cs="Calibri"/>
          <w:bCs/>
        </w:rPr>
      </w:pPr>
    </w:p>
    <w:p w14:paraId="7F2F3CB9" w14:textId="5239808A" w:rsidR="00142EF3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F51763">
        <w:rPr>
          <w:rFonts w:ascii="Calibri" w:hAnsi="Calibri" w:cs="Calibri"/>
          <w:b/>
          <w:bCs/>
        </w:rPr>
        <w:t xml:space="preserve">3.2 </w:t>
      </w:r>
      <w:r w:rsidR="00451A05" w:rsidRPr="005A6579">
        <w:rPr>
          <w:rFonts w:ascii="Calibri" w:hAnsi="Calibri" w:cs="Calibri"/>
          <w:b/>
          <w:bCs/>
          <w:highlight w:val="yellow"/>
        </w:rPr>
        <w:t xml:space="preserve">Actividades de </w:t>
      </w:r>
      <w:r w:rsidR="00BA649D" w:rsidRPr="005A6579">
        <w:rPr>
          <w:rFonts w:ascii="Calibri" w:hAnsi="Calibri" w:cs="Calibri"/>
          <w:b/>
          <w:bCs/>
          <w:highlight w:val="yellow"/>
        </w:rPr>
        <w:t>contextualización</w:t>
      </w:r>
      <w:r w:rsidR="00BA649D" w:rsidRPr="00F51763">
        <w:rPr>
          <w:rFonts w:ascii="Calibri" w:hAnsi="Calibri" w:cs="Calibri"/>
          <w:b/>
          <w:bCs/>
        </w:rPr>
        <w:t xml:space="preserve"> e identificación de </w:t>
      </w:r>
      <w:r w:rsidR="0E399CB2" w:rsidRPr="00F51763">
        <w:rPr>
          <w:rFonts w:ascii="Calibri" w:hAnsi="Calibri" w:cs="Calibri"/>
          <w:b/>
          <w:bCs/>
        </w:rPr>
        <w:t>conocimientos</w:t>
      </w:r>
      <w:r w:rsidR="00BA649D" w:rsidRPr="00F51763">
        <w:rPr>
          <w:rFonts w:ascii="Calibri" w:hAnsi="Calibri" w:cs="Calibri"/>
          <w:b/>
          <w:bCs/>
        </w:rPr>
        <w:t xml:space="preserve"> necesarios para el aprendizaje:</w:t>
      </w:r>
    </w:p>
    <w:p w14:paraId="2CC3CC02" w14:textId="78905459" w:rsidR="00D30FD4" w:rsidRPr="004336F5" w:rsidRDefault="00D30FD4" w:rsidP="004336F5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4336F5">
        <w:rPr>
          <w:rFonts w:ascii="Arial" w:hAnsi="Arial" w:cs="Arial"/>
          <w:b/>
          <w:bCs/>
          <w:sz w:val="20"/>
          <w:szCs w:val="20"/>
        </w:rPr>
        <w:t xml:space="preserve">TIEMPO: </w:t>
      </w:r>
      <w:r w:rsidR="005D3D2D" w:rsidRPr="004336F5">
        <w:rPr>
          <w:rFonts w:ascii="Arial" w:hAnsi="Arial" w:cs="Arial"/>
          <w:b/>
          <w:bCs/>
          <w:sz w:val="20"/>
          <w:szCs w:val="20"/>
        </w:rPr>
        <w:t>1</w:t>
      </w:r>
      <w:r w:rsidRPr="004336F5">
        <w:rPr>
          <w:rFonts w:ascii="Arial" w:hAnsi="Arial" w:cs="Arial"/>
          <w:b/>
          <w:bCs/>
          <w:sz w:val="20"/>
          <w:szCs w:val="20"/>
        </w:rPr>
        <w:t xml:space="preserve"> </w:t>
      </w:r>
      <w:r w:rsidR="00F955B9" w:rsidRPr="004336F5">
        <w:rPr>
          <w:rFonts w:ascii="Arial" w:hAnsi="Arial" w:cs="Arial"/>
          <w:b/>
          <w:bCs/>
          <w:sz w:val="20"/>
          <w:szCs w:val="20"/>
        </w:rPr>
        <w:t>Horas</w:t>
      </w:r>
    </w:p>
    <w:p w14:paraId="233C1EED" w14:textId="77777777" w:rsidR="005D3D2D" w:rsidRDefault="005D3D2D" w:rsidP="005D3D2D">
      <w:pPr>
        <w:pStyle w:val="Prrafodelista"/>
        <w:tabs>
          <w:tab w:val="left" w:pos="4320"/>
          <w:tab w:val="left" w:pos="4485"/>
          <w:tab w:val="left" w:pos="5445"/>
        </w:tabs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Usted desea enviar 2000 libros a un amigo que se encuentra en Madrid, España.</w:t>
      </w:r>
    </w:p>
    <w:p w14:paraId="547B2A16" w14:textId="77777777" w:rsidR="005D3D2D" w:rsidRDefault="005D3D2D" w:rsidP="005D3D2D">
      <w:pPr>
        <w:pStyle w:val="Prrafodelista"/>
        <w:tabs>
          <w:tab w:val="left" w:pos="4320"/>
          <w:tab w:val="left" w:pos="4485"/>
          <w:tab w:val="left" w:pos="544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140A6C7B" w14:textId="77777777" w:rsidR="005D3D2D" w:rsidRDefault="005D3D2D" w:rsidP="005D3D2D">
      <w:pPr>
        <w:pStyle w:val="Prrafodelista"/>
        <w:tabs>
          <w:tab w:val="left" w:pos="4320"/>
          <w:tab w:val="left" w:pos="4485"/>
          <w:tab w:val="left" w:pos="5445"/>
        </w:tabs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Describa los procesos que se llevan a cabo desde que usted tiene los libros en su casa hasta que su amigo los puede abrir.</w:t>
      </w:r>
    </w:p>
    <w:p w14:paraId="6EF06008" w14:textId="77777777" w:rsidR="005D3D2D" w:rsidRDefault="005D3D2D" w:rsidP="005D3D2D">
      <w:pPr>
        <w:pStyle w:val="Prrafodelista"/>
        <w:tabs>
          <w:tab w:val="left" w:pos="4320"/>
          <w:tab w:val="left" w:pos="4485"/>
          <w:tab w:val="left" w:pos="5445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16A0F956" w14:textId="383E7015" w:rsidR="005D3D2D" w:rsidRDefault="005D3D2D" w:rsidP="005D3D2D">
      <w:pPr>
        <w:pStyle w:val="Prrafodelista"/>
        <w:tabs>
          <w:tab w:val="left" w:pos="4320"/>
          <w:tab w:val="left" w:pos="4485"/>
          <w:tab w:val="left" w:pos="5445"/>
        </w:tabs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Debate con tus compañeros acerca de estas preguntas </w:t>
      </w:r>
      <w:r w:rsidR="004336F5">
        <w:rPr>
          <w:rFonts w:ascii="Arial" w:hAnsi="Arial" w:cs="Arial"/>
          <w:sz w:val="20"/>
          <w:szCs w:val="20"/>
        </w:rPr>
        <w:t>y realice un</w:t>
      </w:r>
      <w:r w:rsidR="007D39F2">
        <w:rPr>
          <w:rFonts w:ascii="Arial" w:hAnsi="Arial" w:cs="Arial"/>
          <w:sz w:val="20"/>
          <w:szCs w:val="20"/>
        </w:rPr>
        <w:t xml:space="preserve"> cuadro comparativo </w:t>
      </w:r>
      <w:r w:rsidR="004336F5">
        <w:rPr>
          <w:rFonts w:ascii="Arial" w:hAnsi="Arial" w:cs="Arial"/>
          <w:sz w:val="20"/>
          <w:szCs w:val="20"/>
        </w:rPr>
        <w:t>con los conceptos básicos de comunicaciones industriales según el video de actividad de reflexión.</w:t>
      </w:r>
    </w:p>
    <w:p w14:paraId="6F9FA17F" w14:textId="77777777" w:rsidR="00D30FD4" w:rsidRPr="00965CEB" w:rsidRDefault="00D30FD4" w:rsidP="00D30FD4">
      <w:pPr>
        <w:pStyle w:val="Prrafodelista"/>
        <w:tabs>
          <w:tab w:val="left" w:pos="4320"/>
          <w:tab w:val="left" w:pos="4485"/>
          <w:tab w:val="left" w:pos="5445"/>
        </w:tabs>
        <w:ind w:left="1080"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</w:p>
    <w:p w14:paraId="09793CA7" w14:textId="77777777" w:rsidR="0064025B" w:rsidRDefault="0064025B" w:rsidP="00142EF3">
      <w:pPr>
        <w:pStyle w:val="Prrafodelista"/>
        <w:tabs>
          <w:tab w:val="left" w:pos="4320"/>
          <w:tab w:val="left" w:pos="4485"/>
          <w:tab w:val="left" w:pos="5445"/>
        </w:tabs>
        <w:ind w:left="1080"/>
        <w:jc w:val="both"/>
        <w:rPr>
          <w:rFonts w:ascii="Arial" w:hAnsi="Arial" w:cs="Arial"/>
          <w:color w:val="000000"/>
          <w:sz w:val="20"/>
          <w:szCs w:val="20"/>
          <w:lang w:eastAsia="es-ES"/>
        </w:rPr>
      </w:pPr>
    </w:p>
    <w:tbl>
      <w:tblPr>
        <w:tblStyle w:val="Tablaconcuadrcula"/>
        <w:tblW w:w="0" w:type="auto"/>
        <w:jc w:val="center"/>
        <w:shd w:val="clear" w:color="auto" w:fill="4BE7C7" w:themeFill="accent3" w:themeFillTint="99"/>
        <w:tblLook w:val="04A0" w:firstRow="1" w:lastRow="0" w:firstColumn="1" w:lastColumn="0" w:noHBand="0" w:noVBand="1"/>
      </w:tblPr>
      <w:tblGrid>
        <w:gridCol w:w="7537"/>
      </w:tblGrid>
      <w:tr w:rsidR="00142EF3" w:rsidRPr="00965CEB" w14:paraId="1A79C7B6" w14:textId="77777777" w:rsidTr="00DD46CF">
        <w:trPr>
          <w:jc w:val="center"/>
        </w:trPr>
        <w:tc>
          <w:tcPr>
            <w:tcW w:w="7537" w:type="dxa"/>
            <w:shd w:val="clear" w:color="auto" w:fill="4BE7C7" w:themeFill="accent3" w:themeFillTint="99"/>
          </w:tcPr>
          <w:p w14:paraId="075142ED" w14:textId="77777777" w:rsidR="004C1D00" w:rsidRDefault="004C1D00" w:rsidP="00DD46CF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25A08778" w14:textId="53A8A1BA" w:rsidR="00142EF3" w:rsidRPr="00965CEB" w:rsidRDefault="00142EF3" w:rsidP="00DD46CF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65CEB">
              <w:rPr>
                <w:rFonts w:ascii="Arial" w:hAnsi="Arial" w:cs="Arial"/>
                <w:sz w:val="20"/>
                <w:szCs w:val="20"/>
                <w:lang w:val="es-MX"/>
              </w:rPr>
              <w:t>Evidencia requerida</w:t>
            </w:r>
          </w:p>
        </w:tc>
      </w:tr>
      <w:tr w:rsidR="00142EF3" w:rsidRPr="00965CEB" w14:paraId="0102F2DC" w14:textId="77777777" w:rsidTr="00DD46CF">
        <w:trPr>
          <w:jc w:val="center"/>
        </w:trPr>
        <w:tc>
          <w:tcPr>
            <w:tcW w:w="7537" w:type="dxa"/>
            <w:shd w:val="clear" w:color="auto" w:fill="DBF9D7"/>
          </w:tcPr>
          <w:p w14:paraId="4CEF3EAC" w14:textId="77777777" w:rsidR="00142EF3" w:rsidRPr="00965CEB" w:rsidRDefault="00142EF3" w:rsidP="00DD46CF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65CEB">
              <w:rPr>
                <w:rFonts w:ascii="Arial" w:hAnsi="Arial" w:cs="Arial"/>
                <w:sz w:val="20"/>
                <w:szCs w:val="20"/>
                <w:lang w:val="es-MX"/>
              </w:rPr>
              <w:t>Modalidad de trabajo: Individual</w:t>
            </w:r>
          </w:p>
          <w:p w14:paraId="181D61B8" w14:textId="77777777" w:rsidR="00142EF3" w:rsidRDefault="00142EF3" w:rsidP="00DD46CF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Style w:val="A13"/>
                <w:rFonts w:ascii="Arial" w:hAnsi="Arial" w:cs="Arial"/>
                <w:sz w:val="20"/>
                <w:szCs w:val="20"/>
              </w:rPr>
            </w:pPr>
            <w:r w:rsidRPr="00965CEB">
              <w:rPr>
                <w:rFonts w:ascii="Arial" w:hAnsi="Arial" w:cs="Arial"/>
                <w:sz w:val="20"/>
                <w:szCs w:val="20"/>
                <w:lang w:val="es-MX"/>
              </w:rPr>
              <w:t xml:space="preserve">Diligencie el cuadro mediante la </w:t>
            </w:r>
            <w:proofErr w:type="spellStart"/>
            <w:r w:rsidRPr="00965CEB">
              <w:rPr>
                <w:rFonts w:ascii="Arial" w:hAnsi="Arial" w:cs="Arial"/>
                <w:b/>
                <w:sz w:val="20"/>
                <w:szCs w:val="20"/>
                <w:lang w:val="es-MX"/>
              </w:rPr>
              <w:t>Tecnica</w:t>
            </w:r>
            <w:proofErr w:type="spellEnd"/>
            <w:r w:rsidRPr="00965CEB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0965CEB">
              <w:rPr>
                <w:rFonts w:ascii="Arial" w:hAnsi="Arial" w:cs="Arial"/>
                <w:b/>
                <w:sz w:val="20"/>
                <w:szCs w:val="20"/>
                <w:lang w:val="es-MX"/>
              </w:rPr>
              <w:t>Didactica</w:t>
            </w:r>
            <w:proofErr w:type="spellEnd"/>
            <w:r w:rsidRPr="00965CEB">
              <w:rPr>
                <w:rStyle w:val="A13"/>
                <w:rFonts w:ascii="Arial" w:hAnsi="Arial" w:cs="Arial"/>
                <w:sz w:val="20"/>
                <w:szCs w:val="20"/>
              </w:rPr>
              <w:t xml:space="preserve"> – </w:t>
            </w:r>
            <w:r>
              <w:rPr>
                <w:rStyle w:val="A13"/>
                <w:rFonts w:ascii="Arial" w:hAnsi="Arial" w:cs="Arial"/>
                <w:sz w:val="20"/>
                <w:szCs w:val="20"/>
              </w:rPr>
              <w:t>Lluvia de ideas</w:t>
            </w:r>
          </w:p>
          <w:p w14:paraId="44F8003C" w14:textId="77777777" w:rsidR="00840473" w:rsidRDefault="00840473" w:rsidP="00DD46CF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Style w:val="A13"/>
                <w:rFonts w:ascii="Arial" w:hAnsi="Arial" w:cs="Arial"/>
                <w:sz w:val="20"/>
                <w:szCs w:val="20"/>
              </w:rPr>
            </w:pPr>
          </w:p>
          <w:p w14:paraId="51CD0D08" w14:textId="77777777" w:rsidR="00840473" w:rsidRDefault="00840473" w:rsidP="00DD46CF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cs="Arial"/>
                <w:color w:val="000000" w:themeColor="text1"/>
                <w:sz w:val="20"/>
                <w:szCs w:val="20"/>
                <w:lang w:val="es-MX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 xml:space="preserve">Presentar trabajo final con </w:t>
            </w:r>
            <w:proofErr w:type="gramStart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>INTRODUCCION ,JUSTIFICACION ,OBJETIVO</w:t>
            </w:r>
            <w:proofErr w:type="gramEnd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 xml:space="preserve"> </w:t>
            </w:r>
            <w:proofErr w:type="gramStart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>GENERAL,OBJETIVOS</w:t>
            </w:r>
            <w:proofErr w:type="gramEnd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 xml:space="preserve"> </w:t>
            </w:r>
            <w:proofErr w:type="gramStart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>ESPESIFICOS,CONTENIDO</w:t>
            </w:r>
            <w:proofErr w:type="gramEnd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 xml:space="preserve"> PUNTO 3.2 ACTIVIDAD DE CONTEXTUALIZACION.</w:t>
            </w:r>
          </w:p>
          <w:p w14:paraId="1144371C" w14:textId="0173860D" w:rsidR="00CB287D" w:rsidRPr="00965CEB" w:rsidRDefault="00CB287D" w:rsidP="00DD46CF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</w:pPr>
          </w:p>
        </w:tc>
      </w:tr>
    </w:tbl>
    <w:p w14:paraId="436C8DBA" w14:textId="77777777" w:rsidR="00FD396D" w:rsidRDefault="00FD396D" w:rsidP="00E32C88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</w:p>
    <w:p w14:paraId="3E7B0DDC" w14:textId="73F9E516" w:rsidR="00DD7DE9" w:rsidRPr="000401F6" w:rsidRDefault="00DD7DE9" w:rsidP="000401F6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  <w:r w:rsidRPr="000401F6">
        <w:rPr>
          <w:rFonts w:eastAsia="Arial" w:cs="Calibri"/>
          <w:b/>
        </w:rPr>
        <w:t xml:space="preserve">Ambiente requerido:  </w:t>
      </w:r>
      <w:r w:rsidR="000401F6" w:rsidRPr="000401F6">
        <w:rPr>
          <w:rFonts w:eastAsia="Arial" w:cs="Calibri"/>
          <w:bCs/>
        </w:rPr>
        <w:t xml:space="preserve">Ambiente de formación de </w:t>
      </w:r>
      <w:proofErr w:type="spellStart"/>
      <w:r w:rsidR="00840473">
        <w:rPr>
          <w:rFonts w:eastAsia="Arial" w:cs="Calibri"/>
          <w:bCs/>
        </w:rPr>
        <w:t>Automatizacion</w:t>
      </w:r>
      <w:proofErr w:type="spellEnd"/>
      <w:r w:rsidR="00BF0089">
        <w:rPr>
          <w:rFonts w:eastAsia="Arial" w:cs="Calibri"/>
          <w:bCs/>
        </w:rPr>
        <w:t>.</w:t>
      </w:r>
    </w:p>
    <w:p w14:paraId="11CF7DE0" w14:textId="7AE9E379" w:rsidR="00DD7DE9" w:rsidRPr="00A35BCF" w:rsidRDefault="00DD7DE9" w:rsidP="000401F6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0401F6">
        <w:rPr>
          <w:rFonts w:eastAsia="Arial" w:cs="Calibri"/>
          <w:b/>
        </w:rPr>
        <w:lastRenderedPageBreak/>
        <w:t xml:space="preserve">Estrategias </w:t>
      </w:r>
      <w:r w:rsidR="000723CC" w:rsidRPr="000401F6">
        <w:rPr>
          <w:rFonts w:eastAsia="Arial" w:cs="Calibri"/>
          <w:b/>
        </w:rPr>
        <w:t xml:space="preserve">o técnicas </w:t>
      </w:r>
      <w:r w:rsidRPr="000401F6">
        <w:rPr>
          <w:rFonts w:eastAsia="Arial" w:cs="Calibri"/>
          <w:b/>
        </w:rPr>
        <w:t xml:space="preserve">didácticas activas:  </w:t>
      </w:r>
      <w:r w:rsidR="00A35BCF" w:rsidRPr="00A35BCF">
        <w:rPr>
          <w:rFonts w:eastAsia="Arial" w:cs="Calibri"/>
          <w:bCs/>
        </w:rPr>
        <w:t xml:space="preserve">Presentación en </w:t>
      </w:r>
      <w:proofErr w:type="spellStart"/>
      <w:r w:rsidR="00A35BCF" w:rsidRPr="00A35BCF">
        <w:rPr>
          <w:rFonts w:eastAsia="Arial" w:cs="Calibri"/>
          <w:bCs/>
        </w:rPr>
        <w:t>power</w:t>
      </w:r>
      <w:proofErr w:type="spellEnd"/>
      <w:r w:rsidR="00A35BCF" w:rsidRPr="00A35BCF">
        <w:rPr>
          <w:rFonts w:eastAsia="Arial" w:cs="Calibri"/>
          <w:bCs/>
        </w:rPr>
        <w:t xml:space="preserve"> </w:t>
      </w:r>
      <w:proofErr w:type="spellStart"/>
      <w:r w:rsidR="00A35BCF" w:rsidRPr="00A35BCF">
        <w:rPr>
          <w:rFonts w:eastAsia="Arial" w:cs="Calibri"/>
          <w:bCs/>
        </w:rPr>
        <w:t>point</w:t>
      </w:r>
      <w:proofErr w:type="spellEnd"/>
      <w:r w:rsidR="00704BC3">
        <w:rPr>
          <w:rFonts w:eastAsia="Arial" w:cs="Calibri"/>
          <w:bCs/>
        </w:rPr>
        <w:t>,</w:t>
      </w:r>
      <w:r w:rsidR="00704BC3" w:rsidRPr="00704BC3">
        <w:rPr>
          <w:rFonts w:eastAsia="Arial" w:cs="Calibri"/>
          <w:bCs/>
        </w:rPr>
        <w:t xml:space="preserve"> </w:t>
      </w:r>
      <w:proofErr w:type="spellStart"/>
      <w:proofErr w:type="gramStart"/>
      <w:r w:rsidR="00704BC3">
        <w:rPr>
          <w:rFonts w:eastAsia="Arial" w:cs="Calibri"/>
          <w:bCs/>
        </w:rPr>
        <w:t>Debate,consulta</w:t>
      </w:r>
      <w:proofErr w:type="gramEnd"/>
      <w:r w:rsidR="00704BC3">
        <w:rPr>
          <w:rFonts w:eastAsia="Arial" w:cs="Calibri"/>
          <w:bCs/>
        </w:rPr>
        <w:t>,investigación</w:t>
      </w:r>
      <w:proofErr w:type="spellEnd"/>
      <w:r w:rsidR="00704BC3">
        <w:rPr>
          <w:rFonts w:eastAsia="Arial" w:cs="Calibri"/>
          <w:bCs/>
        </w:rPr>
        <w:t xml:space="preserve"> y socialización.</w:t>
      </w:r>
    </w:p>
    <w:p w14:paraId="5F7FA4F3" w14:textId="77777777" w:rsidR="00BF0089" w:rsidRDefault="00DD7DE9" w:rsidP="000401F6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0401F6">
        <w:rPr>
          <w:rFonts w:eastAsia="Arial" w:cs="Calibri"/>
          <w:b/>
        </w:rPr>
        <w:t>Materiales de formación</w:t>
      </w:r>
      <w:r w:rsidR="00A35BCF">
        <w:rPr>
          <w:rFonts w:eastAsia="Arial" w:cs="Calibri"/>
          <w:b/>
        </w:rPr>
        <w:t>:</w:t>
      </w:r>
      <w:r w:rsidR="00644A82">
        <w:rPr>
          <w:rFonts w:eastAsia="Arial" w:cs="Calibri"/>
          <w:b/>
        </w:rPr>
        <w:t xml:space="preserve"> </w:t>
      </w:r>
      <w:r w:rsidR="00644A82" w:rsidRPr="00644A82">
        <w:rPr>
          <w:rFonts w:eastAsia="Arial" w:cs="Calibri"/>
          <w:bCs/>
        </w:rPr>
        <w:t>Formatos DINA</w:t>
      </w:r>
      <w:proofErr w:type="gramStart"/>
      <w:r w:rsidR="00644A82" w:rsidRPr="00644A82">
        <w:rPr>
          <w:rFonts w:eastAsia="Arial" w:cs="Calibri"/>
          <w:bCs/>
        </w:rPr>
        <w:t>4,Lapiz</w:t>
      </w:r>
      <w:proofErr w:type="gramEnd"/>
      <w:r w:rsidR="00644A82" w:rsidRPr="00644A82">
        <w:rPr>
          <w:rFonts w:eastAsia="Arial" w:cs="Calibri"/>
          <w:bCs/>
        </w:rPr>
        <w:t xml:space="preserve"> HB</w:t>
      </w:r>
      <w:proofErr w:type="gramStart"/>
      <w:r w:rsidR="00644A82" w:rsidRPr="00644A82">
        <w:rPr>
          <w:rFonts w:eastAsia="Arial" w:cs="Calibri"/>
          <w:bCs/>
        </w:rPr>
        <w:t>2,Borrador</w:t>
      </w:r>
      <w:proofErr w:type="gramEnd"/>
      <w:r w:rsidR="00644A82" w:rsidRPr="00644A82">
        <w:rPr>
          <w:rFonts w:eastAsia="Arial" w:cs="Calibri"/>
          <w:bCs/>
        </w:rPr>
        <w:t>,Juego de escuadras</w:t>
      </w:r>
      <w:r w:rsidR="00BF0089">
        <w:rPr>
          <w:rFonts w:eastAsia="Arial" w:cs="Calibri"/>
          <w:bCs/>
        </w:rPr>
        <w:t>.</w:t>
      </w:r>
    </w:p>
    <w:p w14:paraId="601CC2C1" w14:textId="38FBEA5B" w:rsidR="00DD7DE9" w:rsidRPr="000401F6" w:rsidRDefault="00644A82" w:rsidP="000401F6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  <w:r w:rsidRPr="00644A82">
        <w:rPr>
          <w:rFonts w:eastAsia="Arial" w:cs="Calibri"/>
          <w:b/>
        </w:rPr>
        <w:t xml:space="preserve"> Equipos: </w:t>
      </w:r>
      <w:r w:rsidRPr="00644A82">
        <w:rPr>
          <w:rFonts w:eastAsia="Arial" w:cs="Calibri"/>
          <w:bCs/>
        </w:rPr>
        <w:t xml:space="preserve">Computador, </w:t>
      </w:r>
      <w:proofErr w:type="spellStart"/>
      <w:r w:rsidRPr="00644A82">
        <w:rPr>
          <w:rFonts w:eastAsia="Arial" w:cs="Calibri"/>
          <w:bCs/>
        </w:rPr>
        <w:t>Videobeam</w:t>
      </w:r>
      <w:proofErr w:type="spellEnd"/>
      <w:r w:rsidRPr="00644A82">
        <w:rPr>
          <w:rFonts w:eastAsia="Arial" w:cs="Calibri"/>
          <w:bCs/>
        </w:rPr>
        <w:t>, Memoria USB</w:t>
      </w:r>
      <w:r w:rsidRPr="00644A82">
        <w:rPr>
          <w:rFonts w:eastAsia="Arial" w:cs="Calibri"/>
          <w:b/>
        </w:rPr>
        <w:t>.</w:t>
      </w:r>
    </w:p>
    <w:p w14:paraId="4A6851C9" w14:textId="5F6A8CF3" w:rsidR="00DD7DE9" w:rsidRDefault="00DD7DE9" w:rsidP="000401F6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  <w:r w:rsidRPr="000401F6">
        <w:rPr>
          <w:rFonts w:eastAsia="Arial" w:cs="Calibri"/>
          <w:b/>
        </w:rPr>
        <w:t>Material de apoyo:</w:t>
      </w:r>
      <w:r w:rsidR="009E25EC" w:rsidRPr="00704BC3">
        <w:rPr>
          <w:rFonts w:eastAsia="Arial" w:cs="Calibri"/>
          <w:bCs/>
        </w:rPr>
        <w:t xml:space="preserve"> </w:t>
      </w:r>
      <w:r w:rsidR="00704BC3" w:rsidRPr="00704BC3">
        <w:rPr>
          <w:rFonts w:eastAsia="Arial" w:cs="Calibri"/>
          <w:bCs/>
        </w:rPr>
        <w:t xml:space="preserve">libros compartidos </w:t>
      </w:r>
    </w:p>
    <w:p w14:paraId="26B18720" w14:textId="14874E6C" w:rsidR="003F0D5E" w:rsidRDefault="003F0D5E" w:rsidP="000401F6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3F0D5E">
        <w:rPr>
          <w:rFonts w:eastAsia="Arial" w:cs="Calibri"/>
          <w:b/>
        </w:rPr>
        <w:t>Evidencias de aprendizaje</w:t>
      </w:r>
      <w:r w:rsidRPr="00F51763">
        <w:rPr>
          <w:rFonts w:eastAsia="Arial" w:cs="Calibri"/>
          <w:bCs/>
        </w:rPr>
        <w:t>:</w:t>
      </w:r>
      <w:r w:rsidRPr="003F0D5E">
        <w:rPr>
          <w:rFonts w:eastAsia="Arial" w:cs="Calibri"/>
          <w:b/>
        </w:rPr>
        <w:t xml:space="preserve"> </w:t>
      </w:r>
      <w:r w:rsidR="00704BC3">
        <w:rPr>
          <w:rFonts w:eastAsia="Arial" w:cs="Calibri"/>
          <w:bCs/>
        </w:rPr>
        <w:t xml:space="preserve">descrita en el cuadro de evidencias </w:t>
      </w:r>
    </w:p>
    <w:p w14:paraId="2EDA2EC3" w14:textId="72A9228B" w:rsidR="00C21CBC" w:rsidRPr="00C21CBC" w:rsidRDefault="00C21CBC" w:rsidP="000401F6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  <w:r w:rsidRPr="00C21CBC">
        <w:rPr>
          <w:rFonts w:eastAsia="Arial" w:cs="Calibri"/>
          <w:b/>
        </w:rPr>
        <w:t>Instrumentos de evaluación:</w:t>
      </w:r>
      <w:r w:rsidR="007F2F56">
        <w:rPr>
          <w:rFonts w:eastAsia="Arial" w:cs="Calibri"/>
          <w:b/>
        </w:rPr>
        <w:t xml:space="preserve"> </w:t>
      </w:r>
      <w:r w:rsidR="000A6D05">
        <w:rPr>
          <w:rFonts w:eastAsia="Arial" w:cs="Calibri"/>
          <w:b/>
        </w:rPr>
        <w:t>Lista de chequeo de conocimiento (planos).</w:t>
      </w:r>
    </w:p>
    <w:p w14:paraId="1F166689" w14:textId="5284A1B5" w:rsidR="00DD7DE9" w:rsidRDefault="00DD7DE9" w:rsidP="00CA04AC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CA04AC">
        <w:rPr>
          <w:rFonts w:eastAsia="Arial" w:cs="Calibri"/>
          <w:b/>
        </w:rPr>
        <w:t>Duración de la actividad:</w:t>
      </w:r>
      <w:r w:rsidRPr="00F51763">
        <w:rPr>
          <w:rFonts w:eastAsia="Arial" w:cs="Calibri"/>
          <w:bCs/>
        </w:rPr>
        <w:t xml:space="preserve"> </w:t>
      </w:r>
      <w:r w:rsidR="00873EDD">
        <w:rPr>
          <w:rFonts w:eastAsia="Arial" w:cs="Calibri"/>
          <w:bCs/>
        </w:rPr>
        <w:t>5</w:t>
      </w:r>
      <w:r w:rsidR="00F955B9">
        <w:rPr>
          <w:rFonts w:eastAsia="Arial" w:cs="Calibri"/>
          <w:bCs/>
        </w:rPr>
        <w:t xml:space="preserve"> Horas</w:t>
      </w:r>
    </w:p>
    <w:p w14:paraId="3E152328" w14:textId="354E43E6" w:rsidR="00F51763" w:rsidRDefault="00F51763">
      <w:pPr>
        <w:spacing w:after="0" w:line="240" w:lineRule="auto"/>
        <w:rPr>
          <w:rFonts w:cs="Calibri"/>
          <w:sz w:val="24"/>
          <w:szCs w:val="24"/>
          <w:lang w:val="es-MX"/>
        </w:rPr>
      </w:pPr>
    </w:p>
    <w:p w14:paraId="2E8DD5F9" w14:textId="77777777" w:rsidR="003E2785" w:rsidRDefault="003E2785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</w:p>
    <w:p w14:paraId="1ECBC812" w14:textId="0D3B1D2F" w:rsidR="003B493D" w:rsidRDefault="00FE7202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F51763">
        <w:rPr>
          <w:rFonts w:cs="Calibri"/>
          <w:b/>
          <w:bCs/>
          <w:sz w:val="24"/>
          <w:szCs w:val="24"/>
        </w:rPr>
        <w:t xml:space="preserve">3.3 </w:t>
      </w:r>
      <w:r w:rsidR="00CC084F" w:rsidRPr="008637BE">
        <w:rPr>
          <w:rFonts w:cs="Calibri"/>
          <w:b/>
          <w:bCs/>
          <w:sz w:val="24"/>
          <w:szCs w:val="24"/>
          <w:highlight w:val="cyan"/>
        </w:rPr>
        <w:t xml:space="preserve">Actividades de </w:t>
      </w:r>
      <w:r w:rsidR="09EDA5A2" w:rsidRPr="008637BE">
        <w:rPr>
          <w:rFonts w:cs="Calibri"/>
          <w:b/>
          <w:bCs/>
          <w:sz w:val="24"/>
          <w:szCs w:val="24"/>
          <w:highlight w:val="cyan"/>
        </w:rPr>
        <w:t>apropiación</w:t>
      </w:r>
      <w:r w:rsidR="00CC084F" w:rsidRPr="008637BE">
        <w:rPr>
          <w:rFonts w:cs="Calibri"/>
          <w:b/>
          <w:bCs/>
          <w:sz w:val="24"/>
          <w:szCs w:val="24"/>
          <w:highlight w:val="cyan"/>
        </w:rPr>
        <w:t>:</w:t>
      </w:r>
      <w:r w:rsidR="00CC084F" w:rsidRPr="00F51763">
        <w:rPr>
          <w:rFonts w:cs="Calibri"/>
          <w:b/>
          <w:bCs/>
          <w:sz w:val="24"/>
          <w:szCs w:val="24"/>
        </w:rPr>
        <w:t xml:space="preserve"> </w:t>
      </w:r>
    </w:p>
    <w:p w14:paraId="54D8F0BC" w14:textId="77777777" w:rsidR="005D3D2D" w:rsidRPr="00965CEB" w:rsidRDefault="005D3D2D" w:rsidP="005D3D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eastAsia="es-CO"/>
        </w:rPr>
      </w:pPr>
      <w:r w:rsidRPr="00965CEB">
        <w:rPr>
          <w:rFonts w:ascii="Arial" w:hAnsi="Arial" w:cs="Arial"/>
          <w:b/>
          <w:sz w:val="20"/>
          <w:szCs w:val="20"/>
        </w:rPr>
        <w:t>ACTIVIDAD DE APRENDIZAJE</w:t>
      </w:r>
      <w:r w:rsidRPr="00965CEB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Interconectar componentes utilizando redes de comunicación industrial de acuerdo con las </w:t>
      </w:r>
      <w:proofErr w:type="spellStart"/>
      <w:r>
        <w:rPr>
          <w:rFonts w:ascii="Arial" w:hAnsi="Arial" w:cs="Arial"/>
          <w:sz w:val="20"/>
          <w:szCs w:val="20"/>
        </w:rPr>
        <w:t>especificacioens</w:t>
      </w:r>
      <w:proofErr w:type="spellEnd"/>
      <w:r>
        <w:rPr>
          <w:rFonts w:ascii="Arial" w:hAnsi="Arial" w:cs="Arial"/>
          <w:sz w:val="20"/>
          <w:szCs w:val="20"/>
        </w:rPr>
        <w:t xml:space="preserve"> del proceso.</w:t>
      </w:r>
    </w:p>
    <w:p w14:paraId="21982DF9" w14:textId="77777777" w:rsidR="005D3D2D" w:rsidRPr="00965CEB" w:rsidRDefault="005D3D2D" w:rsidP="005D3D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eastAsia="es-CO"/>
        </w:rPr>
      </w:pPr>
    </w:p>
    <w:p w14:paraId="66285C7B" w14:textId="417EE3A4" w:rsidR="005D3D2D" w:rsidRDefault="005D3D2D" w:rsidP="005D3D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65CEB">
        <w:rPr>
          <w:rFonts w:ascii="Arial" w:hAnsi="Arial" w:cs="Arial"/>
          <w:b/>
          <w:sz w:val="20"/>
          <w:szCs w:val="20"/>
        </w:rPr>
        <w:t>Actividad Cognitiva</w:t>
      </w:r>
      <w:r w:rsidRPr="00965CEB">
        <w:rPr>
          <w:rFonts w:ascii="Arial" w:hAnsi="Arial" w:cs="Arial"/>
          <w:sz w:val="20"/>
          <w:szCs w:val="20"/>
        </w:rPr>
        <w:t>:</w:t>
      </w:r>
      <w:r w:rsidRPr="00965CEB">
        <w:rPr>
          <w:rFonts w:ascii="Arial" w:hAnsi="Arial" w:cs="Arial"/>
          <w:b/>
          <w:sz w:val="20"/>
          <w:szCs w:val="20"/>
        </w:rPr>
        <w:t xml:space="preserve"> (saber)</w:t>
      </w:r>
      <w:r w:rsidRPr="00965CE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Conceptualizar acerca de</w:t>
      </w:r>
      <w:r>
        <w:t xml:space="preserve"> </w:t>
      </w:r>
      <w:r>
        <w:rPr>
          <w:rFonts w:ascii="Arial" w:hAnsi="Arial" w:cs="Arial"/>
          <w:sz w:val="20"/>
          <w:szCs w:val="20"/>
        </w:rPr>
        <w:t>las redes de comunicación industrial</w:t>
      </w:r>
      <w:r w:rsidR="004336F5">
        <w:rPr>
          <w:rFonts w:ascii="Arial" w:hAnsi="Arial" w:cs="Arial"/>
          <w:sz w:val="20"/>
          <w:szCs w:val="20"/>
        </w:rPr>
        <w:t>.</w:t>
      </w:r>
    </w:p>
    <w:p w14:paraId="7F4B3552" w14:textId="77777777" w:rsidR="004336F5" w:rsidRPr="00D955C1" w:rsidRDefault="004336F5" w:rsidP="005D3D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shd w:val="clear" w:color="auto" w:fill="FFFFFF"/>
          <w:lang w:val="es-ES"/>
        </w:rPr>
      </w:pPr>
    </w:p>
    <w:p w14:paraId="3570CF46" w14:textId="77777777" w:rsidR="005D3D2D" w:rsidRDefault="005D3D2D" w:rsidP="005D3D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65CEB">
        <w:rPr>
          <w:rFonts w:ascii="Arial" w:hAnsi="Arial" w:cs="Arial"/>
          <w:b/>
          <w:sz w:val="20"/>
          <w:szCs w:val="20"/>
        </w:rPr>
        <w:t>Actividad Procedimental</w:t>
      </w:r>
      <w:r w:rsidRPr="00965CEB">
        <w:rPr>
          <w:rFonts w:ascii="Arial" w:hAnsi="Arial" w:cs="Arial"/>
          <w:sz w:val="20"/>
          <w:szCs w:val="20"/>
        </w:rPr>
        <w:t xml:space="preserve">: </w:t>
      </w:r>
      <w:r w:rsidRPr="00965CEB">
        <w:rPr>
          <w:rFonts w:ascii="Arial" w:hAnsi="Arial" w:cs="Arial"/>
          <w:b/>
          <w:sz w:val="20"/>
          <w:szCs w:val="20"/>
        </w:rPr>
        <w:t>(</w:t>
      </w:r>
      <w:proofErr w:type="gramStart"/>
      <w:r w:rsidRPr="00965CEB">
        <w:rPr>
          <w:rFonts w:ascii="Arial" w:hAnsi="Arial" w:cs="Arial"/>
          <w:b/>
          <w:sz w:val="20"/>
          <w:szCs w:val="20"/>
        </w:rPr>
        <w:t xml:space="preserve">hacer) </w:t>
      </w:r>
      <w:r>
        <w:rPr>
          <w:rFonts w:ascii="Arial" w:hAnsi="Arial" w:cs="Arial"/>
          <w:sz w:val="20"/>
          <w:szCs w:val="20"/>
        </w:rPr>
        <w:t xml:space="preserve"> Implementar</w:t>
      </w:r>
      <w:proofErr w:type="gramEnd"/>
      <w:r>
        <w:rPr>
          <w:rFonts w:ascii="Arial" w:hAnsi="Arial" w:cs="Arial"/>
          <w:sz w:val="20"/>
          <w:szCs w:val="20"/>
        </w:rPr>
        <w:t xml:space="preserve"> redes de comunicación industrial para el envío de información de acuerdo con las especificaciones del proceso</w:t>
      </w:r>
      <w:r w:rsidRPr="005E33C7">
        <w:rPr>
          <w:rFonts w:ascii="Arial" w:hAnsi="Arial" w:cs="Arial"/>
          <w:sz w:val="20"/>
          <w:szCs w:val="20"/>
        </w:rPr>
        <w:t>.</w:t>
      </w:r>
    </w:p>
    <w:p w14:paraId="37A2613B" w14:textId="77777777" w:rsidR="004336F5" w:rsidRPr="005E33C7" w:rsidRDefault="004336F5" w:rsidP="005D3D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3CC7C2F" w14:textId="6B78E402" w:rsidR="005D3D2D" w:rsidRDefault="005D3D2D" w:rsidP="005D3D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65CEB">
        <w:rPr>
          <w:rFonts w:ascii="Arial" w:hAnsi="Arial" w:cs="Arial"/>
          <w:b/>
          <w:sz w:val="20"/>
          <w:szCs w:val="20"/>
        </w:rPr>
        <w:t>Actividad Actitudinal</w:t>
      </w:r>
      <w:r w:rsidRPr="00965CEB">
        <w:rPr>
          <w:rFonts w:ascii="Arial" w:hAnsi="Arial" w:cs="Arial"/>
          <w:sz w:val="20"/>
          <w:szCs w:val="20"/>
        </w:rPr>
        <w:t xml:space="preserve">: </w:t>
      </w:r>
      <w:r w:rsidRPr="00965CEB">
        <w:rPr>
          <w:rFonts w:ascii="Arial" w:hAnsi="Arial" w:cs="Arial"/>
          <w:b/>
          <w:sz w:val="20"/>
          <w:szCs w:val="20"/>
        </w:rPr>
        <w:t>(Saber Ser)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Actúar</w:t>
      </w:r>
      <w:proofErr w:type="spellEnd"/>
      <w:r>
        <w:rPr>
          <w:rFonts w:ascii="Arial" w:hAnsi="Arial" w:cs="Arial"/>
          <w:sz w:val="20"/>
          <w:szCs w:val="20"/>
        </w:rPr>
        <w:t xml:space="preserve"> de manera responsable acatando las normas de salud y seguridad para el trabajo con sistemas eléctricos</w:t>
      </w:r>
      <w:r w:rsidR="004336F5">
        <w:rPr>
          <w:rFonts w:ascii="Arial" w:hAnsi="Arial" w:cs="Arial"/>
          <w:sz w:val="20"/>
          <w:szCs w:val="20"/>
        </w:rPr>
        <w:t>.</w:t>
      </w:r>
    </w:p>
    <w:p w14:paraId="23AF1D1D" w14:textId="77777777" w:rsidR="004336F5" w:rsidRDefault="004336F5" w:rsidP="005D3D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6C4E30E" w14:textId="77777777" w:rsidR="005D3D2D" w:rsidRPr="00965CEB" w:rsidRDefault="005D3D2D" w:rsidP="005D3D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A474A9C" w14:textId="77777777" w:rsidR="005D3D2D" w:rsidRPr="00F55A70" w:rsidRDefault="005D3D2D" w:rsidP="005D3D2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</w:rPr>
      </w:pPr>
      <w:r w:rsidRPr="00965CEB">
        <w:rPr>
          <w:rFonts w:ascii="Arial" w:hAnsi="Arial" w:cs="Arial"/>
          <w:b/>
          <w:sz w:val="20"/>
          <w:szCs w:val="20"/>
        </w:rPr>
        <w:t>SUBACTIVIDADES</w:t>
      </w:r>
    </w:p>
    <w:p w14:paraId="3C05F0D4" w14:textId="77777777" w:rsidR="005D3D2D" w:rsidRDefault="005D3D2D">
      <w:pPr>
        <w:pStyle w:val="Prrafodelista"/>
        <w:numPr>
          <w:ilvl w:val="2"/>
          <w:numId w:val="4"/>
        </w:numPr>
        <w:rPr>
          <w:rFonts w:ascii="Arial" w:hAnsi="Arial" w:cs="Arial"/>
          <w:sz w:val="20"/>
          <w:szCs w:val="20"/>
        </w:rPr>
      </w:pPr>
      <w:r w:rsidRPr="008E7085">
        <w:rPr>
          <w:rFonts w:ascii="Arial" w:hAnsi="Arial" w:cs="Arial"/>
          <w:b/>
          <w:sz w:val="20"/>
          <w:szCs w:val="20"/>
        </w:rPr>
        <w:t>ETHERNET.</w:t>
      </w:r>
      <w:r>
        <w:rPr>
          <w:rFonts w:ascii="Arial" w:hAnsi="Arial" w:cs="Arial"/>
          <w:sz w:val="20"/>
          <w:szCs w:val="20"/>
        </w:rPr>
        <w:t xml:space="preserve"> Realice lectura del capítulo 1 y 2 del libro </w:t>
      </w:r>
      <w:r w:rsidRPr="00FB655A">
        <w:rPr>
          <w:rFonts w:ascii="Arial" w:hAnsi="Arial" w:cs="Arial"/>
          <w:b/>
          <w:bCs/>
          <w:sz w:val="20"/>
          <w:szCs w:val="20"/>
        </w:rPr>
        <w:t xml:space="preserve">“Redes locales”. </w:t>
      </w:r>
      <w:r>
        <w:rPr>
          <w:rFonts w:ascii="Arial" w:hAnsi="Arial" w:cs="Arial"/>
          <w:sz w:val="20"/>
          <w:szCs w:val="20"/>
        </w:rPr>
        <w:t>y arme una presentación explicando lo tratado en las unidades vistas.</w:t>
      </w:r>
    </w:p>
    <w:p w14:paraId="17728182" w14:textId="77777777" w:rsidR="00F971C2" w:rsidRDefault="00F971C2" w:rsidP="00F971C2">
      <w:pPr>
        <w:rPr>
          <w:rFonts w:ascii="Arial" w:hAnsi="Arial" w:cs="Arial"/>
          <w:sz w:val="20"/>
          <w:szCs w:val="20"/>
        </w:rPr>
      </w:pPr>
    </w:p>
    <w:p w14:paraId="12A369D5" w14:textId="1315C800" w:rsidR="00F971C2" w:rsidRPr="00CE63EF" w:rsidRDefault="00F971C2" w:rsidP="00F971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REALIZAR APUNTES DE CONCEPTO DE </w:t>
      </w:r>
      <w:proofErr w:type="spellStart"/>
      <w:r w:rsidRPr="002D1E24">
        <w:rPr>
          <w:rFonts w:ascii="Arial" w:hAnsi="Arial" w:cs="Arial"/>
          <w:b/>
          <w:bCs/>
          <w:sz w:val="20"/>
          <w:szCs w:val="20"/>
        </w:rPr>
        <w:t>subnetting</w:t>
      </w:r>
      <w:proofErr w:type="spellEnd"/>
      <w:r w:rsidRPr="002D1E24">
        <w:rPr>
          <w:rFonts w:ascii="Arial" w:hAnsi="Arial" w:cs="Arial"/>
          <w:b/>
          <w:bCs/>
          <w:sz w:val="20"/>
          <w:szCs w:val="20"/>
        </w:rPr>
        <w:t>.</w:t>
      </w:r>
      <w:r w:rsidR="002D1E24">
        <w:rPr>
          <w:rFonts w:ascii="Arial" w:hAnsi="Arial" w:cs="Arial"/>
          <w:sz w:val="20"/>
          <w:szCs w:val="20"/>
        </w:rPr>
        <w:t xml:space="preserve"> </w:t>
      </w:r>
    </w:p>
    <w:p w14:paraId="221FBA1E" w14:textId="77777777" w:rsidR="00F971C2" w:rsidRDefault="00F971C2" w:rsidP="00F971C2">
      <w:pPr>
        <w:pStyle w:val="Prrafodelista"/>
        <w:rPr>
          <w:rFonts w:ascii="Arial" w:hAnsi="Arial" w:cs="Arial"/>
          <w:sz w:val="20"/>
          <w:szCs w:val="20"/>
        </w:rPr>
      </w:pPr>
      <w:hyperlink r:id="rId13" w:history="1">
        <w:r w:rsidRPr="00C44E82">
          <w:rPr>
            <w:rStyle w:val="Hipervnculo"/>
            <w:rFonts w:ascii="Arial" w:hAnsi="Arial" w:cs="Arial"/>
            <w:sz w:val="20"/>
            <w:szCs w:val="20"/>
          </w:rPr>
          <w:t>https://www.youtube.com/watch?v=tXm9FILp78o</w:t>
        </w:r>
      </w:hyperlink>
    </w:p>
    <w:p w14:paraId="3633CB0B" w14:textId="77777777" w:rsidR="00F971C2" w:rsidRDefault="00F971C2" w:rsidP="00F971C2">
      <w:pPr>
        <w:pStyle w:val="Prrafodelista"/>
        <w:rPr>
          <w:rFonts w:ascii="Arial" w:hAnsi="Arial" w:cs="Arial"/>
          <w:sz w:val="20"/>
          <w:szCs w:val="20"/>
        </w:rPr>
      </w:pPr>
    </w:p>
    <w:p w14:paraId="7C013D09" w14:textId="77777777" w:rsidR="00F971C2" w:rsidRPr="00CE63EF" w:rsidRDefault="00F971C2" w:rsidP="00F971C2">
      <w:pPr>
        <w:pStyle w:val="Prrafodelista"/>
        <w:rPr>
          <w:rFonts w:ascii="Arial" w:hAnsi="Arial" w:cs="Arial"/>
          <w:sz w:val="20"/>
          <w:szCs w:val="20"/>
        </w:rPr>
      </w:pPr>
    </w:p>
    <w:p w14:paraId="6BEA7697" w14:textId="77777777" w:rsidR="00F971C2" w:rsidRDefault="00F971C2" w:rsidP="00F971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68F6C84" w14:textId="0095189B" w:rsidR="00F971C2" w:rsidRPr="00CE63EF" w:rsidRDefault="00F971C2" w:rsidP="00F971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REALIZAR APUNTES DE CONCEPTO DE tipos de IP según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clases.</w:t>
      </w:r>
      <w:r w:rsidR="002D1E24" w:rsidRPr="002D1E24">
        <w:rPr>
          <w:rFonts w:ascii="Arial" w:hAnsi="Arial" w:cs="Arial"/>
          <w:b/>
          <w:bCs/>
          <w:sz w:val="20"/>
          <w:szCs w:val="20"/>
        </w:rPr>
        <w:t>A</w:t>
      </w:r>
      <w:proofErr w:type="spellEnd"/>
      <w:proofErr w:type="gramEnd"/>
      <w:r w:rsidR="002D1E24" w:rsidRPr="002D1E24">
        <w:rPr>
          <w:rFonts w:ascii="Arial" w:hAnsi="Arial" w:cs="Arial"/>
          <w:b/>
          <w:bCs/>
          <w:sz w:val="20"/>
          <w:szCs w:val="20"/>
        </w:rPr>
        <w:t xml:space="preserve"> B C D</w:t>
      </w:r>
      <w:r w:rsidR="00FB655A">
        <w:rPr>
          <w:rFonts w:ascii="Arial" w:hAnsi="Arial" w:cs="Arial"/>
          <w:b/>
          <w:bCs/>
          <w:sz w:val="20"/>
          <w:szCs w:val="20"/>
        </w:rPr>
        <w:t>.</w:t>
      </w:r>
    </w:p>
    <w:p w14:paraId="5742F3AC" w14:textId="77777777" w:rsidR="00F971C2" w:rsidRDefault="00F971C2" w:rsidP="00F971C2">
      <w:pPr>
        <w:pStyle w:val="Prrafodelista"/>
        <w:rPr>
          <w:rFonts w:ascii="Arial" w:hAnsi="Arial" w:cs="Arial"/>
          <w:sz w:val="20"/>
          <w:szCs w:val="20"/>
        </w:rPr>
      </w:pPr>
    </w:p>
    <w:p w14:paraId="3E8AE0A8" w14:textId="77777777" w:rsidR="00F971C2" w:rsidRDefault="00F971C2" w:rsidP="00F971C2">
      <w:pPr>
        <w:pStyle w:val="Prrafodelista"/>
        <w:rPr>
          <w:rFonts w:ascii="Arial" w:hAnsi="Arial" w:cs="Arial"/>
          <w:sz w:val="20"/>
          <w:szCs w:val="20"/>
        </w:rPr>
      </w:pPr>
    </w:p>
    <w:p w14:paraId="70D95855" w14:textId="77777777" w:rsidR="00F971C2" w:rsidRDefault="00F971C2" w:rsidP="00F971C2">
      <w:pPr>
        <w:pStyle w:val="Prrafodelista"/>
        <w:rPr>
          <w:rFonts w:ascii="Arial" w:hAnsi="Arial" w:cs="Arial"/>
          <w:sz w:val="20"/>
          <w:szCs w:val="20"/>
        </w:rPr>
      </w:pPr>
      <w:hyperlink r:id="rId14" w:history="1">
        <w:r w:rsidRPr="00C44E82">
          <w:rPr>
            <w:rStyle w:val="Hipervnculo"/>
            <w:rFonts w:ascii="Arial" w:hAnsi="Arial" w:cs="Arial"/>
            <w:sz w:val="20"/>
            <w:szCs w:val="20"/>
          </w:rPr>
          <w:t>https://cecomart.com/tipos-ip-que-son-ventajas-clases/</w:t>
        </w:r>
      </w:hyperlink>
    </w:p>
    <w:p w14:paraId="1A2A6D1A" w14:textId="77777777" w:rsidR="00F971C2" w:rsidRDefault="00F971C2" w:rsidP="00F971C2">
      <w:pPr>
        <w:rPr>
          <w:rFonts w:ascii="Arial" w:hAnsi="Arial" w:cs="Arial"/>
          <w:sz w:val="20"/>
          <w:szCs w:val="20"/>
        </w:rPr>
      </w:pPr>
    </w:p>
    <w:p w14:paraId="5D1EA3C5" w14:textId="68A842A1" w:rsidR="00F971C2" w:rsidRDefault="00F971C2" w:rsidP="00F971C2">
      <w:pPr>
        <w:pStyle w:val="Prrafodelista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REALIZAR APUNTES DE </w:t>
      </w:r>
      <w:r w:rsidRPr="00FB655A">
        <w:rPr>
          <w:rFonts w:ascii="Arial" w:hAnsi="Arial" w:cs="Arial"/>
          <w:b/>
          <w:bCs/>
          <w:sz w:val="20"/>
          <w:szCs w:val="20"/>
        </w:rPr>
        <w:t>CONCEPTO DE host</w:t>
      </w:r>
      <w:r>
        <w:rPr>
          <w:rFonts w:ascii="Arial" w:hAnsi="Arial" w:cs="Arial"/>
          <w:sz w:val="20"/>
          <w:szCs w:val="20"/>
        </w:rPr>
        <w:t>:</w:t>
      </w:r>
    </w:p>
    <w:p w14:paraId="7B7DB62C" w14:textId="77777777" w:rsidR="00F971C2" w:rsidRDefault="00F971C2" w:rsidP="00F971C2">
      <w:pPr>
        <w:pStyle w:val="Prrafodelista"/>
        <w:rPr>
          <w:rFonts w:ascii="Arial" w:hAnsi="Arial" w:cs="Arial"/>
          <w:sz w:val="20"/>
          <w:szCs w:val="20"/>
        </w:rPr>
      </w:pPr>
    </w:p>
    <w:p w14:paraId="20C2AE9F" w14:textId="77777777" w:rsidR="00F971C2" w:rsidRDefault="00F971C2" w:rsidP="00F971C2">
      <w:pPr>
        <w:pStyle w:val="Prrafodelista"/>
      </w:pPr>
      <w:hyperlink r:id="rId15" w:history="1">
        <w:r w:rsidRPr="00C44E82">
          <w:rPr>
            <w:rStyle w:val="Hipervnculo"/>
            <w:rFonts w:ascii="Arial" w:hAnsi="Arial" w:cs="Arial"/>
            <w:sz w:val="20"/>
            <w:szCs w:val="20"/>
          </w:rPr>
          <w:t>https://www.youtube.com/watch?v=7d2aq_RRQz0</w:t>
        </w:r>
      </w:hyperlink>
    </w:p>
    <w:p w14:paraId="2EFA0ED6" w14:textId="77777777" w:rsidR="00FF5921" w:rsidRDefault="00FF5921" w:rsidP="00F971C2">
      <w:pPr>
        <w:pStyle w:val="Prrafodelista"/>
      </w:pPr>
    </w:p>
    <w:p w14:paraId="1415F8EB" w14:textId="77777777" w:rsidR="00FF5921" w:rsidRDefault="00FF5921" w:rsidP="00F971C2">
      <w:pPr>
        <w:pStyle w:val="Prrafodelista"/>
      </w:pPr>
    </w:p>
    <w:p w14:paraId="5B6EAD2A" w14:textId="77777777" w:rsidR="00D763CD" w:rsidRDefault="00D763CD" w:rsidP="00F971C2">
      <w:pPr>
        <w:pStyle w:val="Prrafodelista"/>
      </w:pPr>
    </w:p>
    <w:p w14:paraId="7DCF6C0A" w14:textId="6A70F967" w:rsidR="00FF5921" w:rsidRDefault="00FF5921" w:rsidP="00FF5921">
      <w:pPr>
        <w:pStyle w:val="Prrafodelista"/>
      </w:pPr>
      <w:r>
        <w:t>PROGRAMACION LADDER DE SILO</w:t>
      </w:r>
    </w:p>
    <w:p w14:paraId="7E8AA227" w14:textId="77777777" w:rsidR="00FB655A" w:rsidRDefault="00FB655A" w:rsidP="00FF5921">
      <w:pPr>
        <w:pStyle w:val="Prrafodelista"/>
      </w:pPr>
    </w:p>
    <w:p w14:paraId="3DFF8CBE" w14:textId="77777777" w:rsidR="00FB655A" w:rsidRDefault="00FB655A" w:rsidP="00FF5921">
      <w:pPr>
        <w:pStyle w:val="Prrafodelista"/>
      </w:pPr>
    </w:p>
    <w:p w14:paraId="2756E608" w14:textId="77777777" w:rsidR="00D763CD" w:rsidRDefault="00D763CD" w:rsidP="00FF5921">
      <w:pPr>
        <w:pStyle w:val="Prrafodelista"/>
      </w:pPr>
    </w:p>
    <w:p w14:paraId="6CF76AE4" w14:textId="74FE9419" w:rsidR="00FF5921" w:rsidRDefault="00FF5921" w:rsidP="00FF5921">
      <w:pPr>
        <w:pStyle w:val="Prrafodelista"/>
      </w:pPr>
      <w:r>
        <w:t>PROGRAMACION LADDER DE ASENSOR</w:t>
      </w:r>
    </w:p>
    <w:p w14:paraId="66B6ED75" w14:textId="77777777" w:rsidR="00FB655A" w:rsidRDefault="00FB655A" w:rsidP="00FF5921">
      <w:pPr>
        <w:pStyle w:val="Prrafodelista"/>
      </w:pPr>
    </w:p>
    <w:p w14:paraId="4F377B1A" w14:textId="77777777" w:rsidR="00FB655A" w:rsidRDefault="00FB655A" w:rsidP="00FF5921">
      <w:pPr>
        <w:pStyle w:val="Prrafodelista"/>
      </w:pPr>
    </w:p>
    <w:p w14:paraId="5CF674E2" w14:textId="77777777" w:rsidR="00FB655A" w:rsidRDefault="00FB655A" w:rsidP="00FF5921">
      <w:pPr>
        <w:pStyle w:val="Prrafodelista"/>
      </w:pPr>
    </w:p>
    <w:p w14:paraId="2967EAD2" w14:textId="77777777" w:rsidR="00D763CD" w:rsidRDefault="00D763CD" w:rsidP="00FF5921">
      <w:pPr>
        <w:pStyle w:val="Prrafodelista"/>
      </w:pPr>
    </w:p>
    <w:p w14:paraId="27543D34" w14:textId="1A50608E" w:rsidR="00FF5921" w:rsidRDefault="00FF5921" w:rsidP="00FF5921">
      <w:pPr>
        <w:pStyle w:val="Prrafodelista"/>
      </w:pPr>
      <w:r>
        <w:t>PROGRAMACION LADDER DE SEMAFORO</w:t>
      </w:r>
    </w:p>
    <w:p w14:paraId="53ECFEC0" w14:textId="77777777" w:rsidR="00FF5921" w:rsidRDefault="00FF5921" w:rsidP="00FF5921"/>
    <w:p w14:paraId="6B46F261" w14:textId="77777777" w:rsidR="00FB655A" w:rsidRDefault="00FB655A" w:rsidP="00FF5921"/>
    <w:p w14:paraId="22B626F2" w14:textId="77777777" w:rsidR="00FF5921" w:rsidRDefault="00FF5921" w:rsidP="00F971C2">
      <w:pPr>
        <w:pStyle w:val="Prrafodelista"/>
      </w:pPr>
    </w:p>
    <w:p w14:paraId="4AF4CAA9" w14:textId="0C9ABF5F" w:rsidR="005D3D2D" w:rsidRPr="007669B0" w:rsidRDefault="005D3D2D">
      <w:pPr>
        <w:pStyle w:val="Prrafodelista"/>
        <w:numPr>
          <w:ilvl w:val="2"/>
          <w:numId w:val="4"/>
        </w:num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Diseñe una red LAN para la conexión de 4 PLC, 4 HMI, 1 Robot, 1 CNC y 4 computadores del ambiente de mecatrónica utilizando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subne</w:t>
      </w:r>
      <w:r w:rsidR="007D39F2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ting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7669B0">
        <w:rPr>
          <w:rFonts w:ascii="Arial" w:hAnsi="Arial" w:cs="Arial"/>
          <w:sz w:val="20"/>
          <w:szCs w:val="20"/>
        </w:rPr>
        <w:t>(</w:t>
      </w:r>
      <w:proofErr w:type="gramEnd"/>
      <w:r w:rsidR="007669B0" w:rsidRPr="007669B0">
        <w:rPr>
          <w:rFonts w:ascii="Arial" w:hAnsi="Arial" w:cs="Arial"/>
          <w:b/>
          <w:bCs/>
          <w:sz w:val="20"/>
          <w:szCs w:val="20"/>
        </w:rPr>
        <w:t>192.168.0.1</w:t>
      </w:r>
      <w:r w:rsidR="007669B0">
        <w:rPr>
          <w:rFonts w:ascii="Arial" w:hAnsi="Arial" w:cs="Arial"/>
          <w:b/>
          <w:bCs/>
          <w:sz w:val="20"/>
          <w:szCs w:val="20"/>
        </w:rPr>
        <w:t>-</w:t>
      </w:r>
      <w:r w:rsidR="007669B0" w:rsidRPr="007669B0">
        <w:rPr>
          <w:rFonts w:ascii="Arial" w:hAnsi="Arial" w:cs="Arial"/>
          <w:b/>
          <w:bCs/>
          <w:sz w:val="20"/>
          <w:szCs w:val="20"/>
        </w:rPr>
        <w:t>192.168.0.</w:t>
      </w:r>
      <w:r w:rsidR="007669B0">
        <w:rPr>
          <w:rFonts w:ascii="Arial" w:hAnsi="Arial" w:cs="Arial"/>
          <w:b/>
          <w:bCs/>
          <w:sz w:val="20"/>
          <w:szCs w:val="20"/>
        </w:rPr>
        <w:t>2-</w:t>
      </w:r>
      <w:r w:rsidR="007669B0" w:rsidRPr="007669B0">
        <w:rPr>
          <w:rFonts w:ascii="Arial" w:hAnsi="Arial" w:cs="Arial"/>
          <w:b/>
          <w:bCs/>
          <w:sz w:val="20"/>
          <w:szCs w:val="20"/>
        </w:rPr>
        <w:t>192.168.</w:t>
      </w:r>
      <w:proofErr w:type="gramStart"/>
      <w:r w:rsidR="007669B0" w:rsidRPr="007669B0">
        <w:rPr>
          <w:rFonts w:ascii="Arial" w:hAnsi="Arial" w:cs="Arial"/>
          <w:b/>
          <w:bCs/>
          <w:sz w:val="20"/>
          <w:szCs w:val="20"/>
        </w:rPr>
        <w:t>0.</w:t>
      </w:r>
      <w:r w:rsidR="007669B0">
        <w:rPr>
          <w:rFonts w:ascii="Arial" w:hAnsi="Arial" w:cs="Arial"/>
          <w:b/>
          <w:bCs/>
          <w:sz w:val="20"/>
          <w:szCs w:val="20"/>
        </w:rPr>
        <w:t>3….</w:t>
      </w:r>
      <w:proofErr w:type="gramEnd"/>
      <w:r w:rsidR="007669B0">
        <w:rPr>
          <w:rFonts w:ascii="Arial" w:hAnsi="Arial" w:cs="Arial"/>
          <w:b/>
          <w:bCs/>
          <w:sz w:val="20"/>
          <w:szCs w:val="20"/>
        </w:rPr>
        <w:t>.</w:t>
      </w:r>
      <w:r w:rsidR="007669B0" w:rsidRPr="007669B0">
        <w:rPr>
          <w:rFonts w:ascii="Arial" w:hAnsi="Arial" w:cs="Arial"/>
          <w:b/>
          <w:bCs/>
          <w:sz w:val="20"/>
          <w:szCs w:val="20"/>
        </w:rPr>
        <w:t>192.168.0.</w:t>
      </w:r>
      <w:r w:rsidR="007669B0">
        <w:rPr>
          <w:rFonts w:ascii="Arial" w:hAnsi="Arial" w:cs="Arial"/>
          <w:b/>
          <w:bCs/>
          <w:sz w:val="20"/>
          <w:szCs w:val="20"/>
        </w:rPr>
        <w:t>33)</w:t>
      </w:r>
    </w:p>
    <w:p w14:paraId="696BB8E8" w14:textId="17AFB1D0" w:rsidR="00CE63EF" w:rsidRDefault="00CE63EF" w:rsidP="00CE63EF">
      <w:pPr>
        <w:pStyle w:val="Prrafodelista"/>
        <w:rPr>
          <w:rFonts w:ascii="Arial" w:hAnsi="Arial" w:cs="Arial"/>
          <w:sz w:val="20"/>
          <w:szCs w:val="20"/>
        </w:rPr>
      </w:pPr>
    </w:p>
    <w:p w14:paraId="4D357AAA" w14:textId="77777777" w:rsidR="00970E71" w:rsidRPr="00CE63EF" w:rsidRDefault="00970E71" w:rsidP="00CE63EF">
      <w:pPr>
        <w:pStyle w:val="Prrafodelista"/>
        <w:rPr>
          <w:rFonts w:ascii="Arial" w:hAnsi="Arial" w:cs="Arial"/>
          <w:sz w:val="20"/>
          <w:szCs w:val="20"/>
        </w:rPr>
      </w:pPr>
    </w:p>
    <w:p w14:paraId="4C5BCD53" w14:textId="77777777" w:rsidR="004336F5" w:rsidRPr="004336F5" w:rsidRDefault="004336F5" w:rsidP="004336F5">
      <w:pPr>
        <w:rPr>
          <w:rFonts w:ascii="Arial" w:hAnsi="Arial" w:cs="Arial"/>
          <w:sz w:val="20"/>
          <w:szCs w:val="20"/>
        </w:rPr>
      </w:pPr>
    </w:p>
    <w:p w14:paraId="2C0F8079" w14:textId="61F1DD94" w:rsidR="005D3D2D" w:rsidRDefault="005D3D2D">
      <w:pPr>
        <w:pStyle w:val="Prrafodelista"/>
        <w:numPr>
          <w:ilvl w:val="2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Diseñe una red LAN para la conexión de los 6 PLC, 6 HMI y 6 computadores del ambiente de automatización utilizando </w:t>
      </w:r>
      <w:proofErr w:type="spellStart"/>
      <w:r>
        <w:rPr>
          <w:rFonts w:ascii="Arial" w:hAnsi="Arial" w:cs="Arial"/>
          <w:sz w:val="20"/>
          <w:szCs w:val="20"/>
        </w:rPr>
        <w:t>subne</w:t>
      </w:r>
      <w:r w:rsidR="00F971C2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ting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438537AD" w14:textId="6271A187" w:rsidR="004336F5" w:rsidRDefault="004336F5" w:rsidP="004336F5">
      <w:pPr>
        <w:rPr>
          <w:rFonts w:ascii="Arial" w:hAnsi="Arial" w:cs="Arial"/>
          <w:sz w:val="20"/>
          <w:szCs w:val="20"/>
        </w:rPr>
      </w:pPr>
    </w:p>
    <w:p w14:paraId="5DD616F5" w14:textId="77777777" w:rsidR="00CE63EF" w:rsidRPr="004336F5" w:rsidRDefault="00CE63EF" w:rsidP="004336F5">
      <w:pPr>
        <w:rPr>
          <w:rFonts w:ascii="Arial" w:hAnsi="Arial" w:cs="Arial"/>
          <w:sz w:val="20"/>
          <w:szCs w:val="20"/>
        </w:rPr>
      </w:pPr>
    </w:p>
    <w:p w14:paraId="69C07BF2" w14:textId="77777777" w:rsidR="005D3D2D" w:rsidRDefault="005D3D2D">
      <w:pPr>
        <w:pStyle w:val="Prrafodelista"/>
        <w:numPr>
          <w:ilvl w:val="2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Conecte las dos redes anteriores utilizando un </w:t>
      </w:r>
      <w:proofErr w:type="spellStart"/>
      <w:r>
        <w:rPr>
          <w:rFonts w:ascii="Arial" w:hAnsi="Arial" w:cs="Arial"/>
          <w:sz w:val="20"/>
          <w:szCs w:val="20"/>
        </w:rPr>
        <w:t>router</w:t>
      </w:r>
      <w:proofErr w:type="spellEnd"/>
      <w:r>
        <w:rPr>
          <w:rFonts w:ascii="Arial" w:hAnsi="Arial" w:cs="Arial"/>
          <w:sz w:val="20"/>
          <w:szCs w:val="20"/>
        </w:rPr>
        <w:t xml:space="preserve"> y realice la simulación utilizando el software </w:t>
      </w:r>
      <w:proofErr w:type="spellStart"/>
      <w:r>
        <w:rPr>
          <w:rFonts w:ascii="Arial" w:hAnsi="Arial" w:cs="Arial"/>
          <w:sz w:val="20"/>
          <w:szCs w:val="20"/>
        </w:rPr>
        <w:t>Packet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tracer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65BA15DA" w14:textId="77777777" w:rsidR="004336F5" w:rsidRDefault="004336F5" w:rsidP="004336F5">
      <w:pPr>
        <w:pStyle w:val="Prrafodelista"/>
        <w:rPr>
          <w:rFonts w:ascii="Arial" w:hAnsi="Arial" w:cs="Arial"/>
          <w:sz w:val="20"/>
          <w:szCs w:val="20"/>
        </w:rPr>
      </w:pPr>
    </w:p>
    <w:p w14:paraId="2542A210" w14:textId="2C7BE782" w:rsidR="00BB1768" w:rsidRPr="00BB1768" w:rsidRDefault="00BB1768" w:rsidP="004336F5">
      <w:pPr>
        <w:pStyle w:val="Prrafodelista"/>
        <w:rPr>
          <w:rFonts w:ascii="Arial" w:hAnsi="Arial" w:cs="Arial"/>
          <w:b/>
          <w:bCs/>
          <w:sz w:val="20"/>
          <w:szCs w:val="20"/>
        </w:rPr>
      </w:pPr>
      <w:r w:rsidRPr="00BB1768">
        <w:rPr>
          <w:rFonts w:ascii="Arial" w:hAnsi="Arial" w:cs="Arial"/>
          <w:b/>
          <w:bCs/>
          <w:sz w:val="20"/>
          <w:szCs w:val="20"/>
        </w:rPr>
        <w:t xml:space="preserve">(utilizando el software </w:t>
      </w:r>
      <w:proofErr w:type="spellStart"/>
      <w:r w:rsidRPr="00BB1768">
        <w:rPr>
          <w:rFonts w:ascii="Arial" w:hAnsi="Arial" w:cs="Arial"/>
          <w:b/>
          <w:bCs/>
          <w:sz w:val="20"/>
          <w:szCs w:val="20"/>
        </w:rPr>
        <w:t>packet</w:t>
      </w:r>
      <w:proofErr w:type="spellEnd"/>
      <w:r w:rsidRPr="00BB176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B1768">
        <w:rPr>
          <w:rFonts w:ascii="Arial" w:hAnsi="Arial" w:cs="Arial"/>
          <w:b/>
          <w:bCs/>
          <w:sz w:val="20"/>
          <w:szCs w:val="20"/>
        </w:rPr>
        <w:t>tracer</w:t>
      </w:r>
      <w:proofErr w:type="spellEnd"/>
      <w:r w:rsidRPr="00BB1768">
        <w:rPr>
          <w:rFonts w:ascii="Arial" w:hAnsi="Arial" w:cs="Arial"/>
          <w:b/>
          <w:bCs/>
          <w:sz w:val="20"/>
          <w:szCs w:val="20"/>
        </w:rPr>
        <w:t xml:space="preserve"> y </w:t>
      </w:r>
      <w:proofErr w:type="spellStart"/>
      <w:r w:rsidRPr="00BB1768">
        <w:rPr>
          <w:rFonts w:ascii="Arial" w:hAnsi="Arial" w:cs="Arial"/>
          <w:b/>
          <w:bCs/>
          <w:sz w:val="20"/>
          <w:szCs w:val="20"/>
        </w:rPr>
        <w:t>router</w:t>
      </w:r>
      <w:proofErr w:type="spellEnd"/>
      <w:r w:rsidRPr="00BB1768">
        <w:rPr>
          <w:rFonts w:ascii="Arial" w:hAnsi="Arial" w:cs="Arial"/>
          <w:b/>
          <w:bCs/>
          <w:sz w:val="20"/>
          <w:szCs w:val="20"/>
        </w:rPr>
        <w:t xml:space="preserve"> real hacer </w:t>
      </w:r>
      <w:proofErr w:type="spellStart"/>
      <w:r w:rsidRPr="00BB1768">
        <w:rPr>
          <w:rFonts w:ascii="Arial" w:hAnsi="Arial" w:cs="Arial"/>
          <w:b/>
          <w:bCs/>
          <w:sz w:val="20"/>
          <w:szCs w:val="20"/>
        </w:rPr>
        <w:t>conexion</w:t>
      </w:r>
      <w:proofErr w:type="spellEnd"/>
      <w:r w:rsidRPr="00BB1768">
        <w:rPr>
          <w:rFonts w:ascii="Arial" w:hAnsi="Arial" w:cs="Arial"/>
          <w:b/>
          <w:bCs/>
          <w:sz w:val="20"/>
          <w:szCs w:val="20"/>
        </w:rPr>
        <w:t xml:space="preserve"> de equipos)</w:t>
      </w:r>
    </w:p>
    <w:p w14:paraId="02290209" w14:textId="77777777" w:rsidR="00BB1768" w:rsidRDefault="00BB1768" w:rsidP="004336F5">
      <w:pPr>
        <w:pStyle w:val="Prrafodelista"/>
        <w:rPr>
          <w:rFonts w:ascii="Arial" w:hAnsi="Arial" w:cs="Arial"/>
          <w:sz w:val="20"/>
          <w:szCs w:val="20"/>
        </w:rPr>
      </w:pPr>
    </w:p>
    <w:p w14:paraId="7FC6781B" w14:textId="55B9B6D9" w:rsidR="00CE63EF" w:rsidRDefault="00CE63EF" w:rsidP="004336F5">
      <w:pPr>
        <w:pStyle w:val="Prrafodelista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COMO descargar programa:</w:t>
      </w:r>
    </w:p>
    <w:p w14:paraId="6B8FC670" w14:textId="77777777" w:rsidR="00CE63EF" w:rsidRDefault="00CE63EF" w:rsidP="004336F5">
      <w:pPr>
        <w:pStyle w:val="Prrafodelista"/>
        <w:rPr>
          <w:rFonts w:ascii="Arial" w:hAnsi="Arial" w:cs="Arial"/>
          <w:sz w:val="20"/>
          <w:szCs w:val="20"/>
        </w:rPr>
      </w:pPr>
    </w:p>
    <w:p w14:paraId="05F7479D" w14:textId="4403CB7C" w:rsidR="00CE63EF" w:rsidRDefault="00CE63EF" w:rsidP="004336F5">
      <w:pPr>
        <w:pStyle w:val="Prrafodelista"/>
        <w:rPr>
          <w:rFonts w:ascii="Arial" w:hAnsi="Arial" w:cs="Arial"/>
          <w:sz w:val="20"/>
          <w:szCs w:val="20"/>
        </w:rPr>
      </w:pPr>
      <w:hyperlink r:id="rId16" w:history="1">
        <w:r w:rsidRPr="00C44E82">
          <w:rPr>
            <w:rStyle w:val="Hipervnculo"/>
            <w:rFonts w:ascii="Arial" w:hAnsi="Arial" w:cs="Arial"/>
            <w:sz w:val="20"/>
            <w:szCs w:val="20"/>
          </w:rPr>
          <w:t>https://www.youtube.com/watch?v=fkz6oDV48mU</w:t>
        </w:r>
      </w:hyperlink>
    </w:p>
    <w:p w14:paraId="1A4AA054" w14:textId="77777777" w:rsidR="004D5438" w:rsidRDefault="004D5438" w:rsidP="004336F5">
      <w:pPr>
        <w:pStyle w:val="Prrafodelista"/>
        <w:rPr>
          <w:rFonts w:ascii="Arial" w:hAnsi="Arial" w:cs="Arial"/>
          <w:sz w:val="20"/>
          <w:szCs w:val="20"/>
        </w:rPr>
      </w:pPr>
    </w:p>
    <w:p w14:paraId="2EE192B4" w14:textId="77777777" w:rsidR="00CE63EF" w:rsidRDefault="00CE63EF" w:rsidP="004336F5">
      <w:pPr>
        <w:pStyle w:val="Prrafodelista"/>
        <w:rPr>
          <w:rFonts w:ascii="Arial" w:hAnsi="Arial" w:cs="Arial"/>
          <w:sz w:val="20"/>
          <w:szCs w:val="20"/>
        </w:rPr>
      </w:pPr>
    </w:p>
    <w:p w14:paraId="6763A6FD" w14:textId="77777777" w:rsidR="005D3D2D" w:rsidRDefault="005D3D2D" w:rsidP="005D3D2D">
      <w:pPr>
        <w:pStyle w:val="Prrafodelista"/>
        <w:rPr>
          <w:rFonts w:ascii="Arial" w:hAnsi="Arial" w:cs="Arial"/>
          <w:sz w:val="20"/>
          <w:szCs w:val="20"/>
        </w:rPr>
      </w:pPr>
      <w:r w:rsidRPr="008E7085">
        <w:rPr>
          <w:rFonts w:ascii="Arial" w:hAnsi="Arial" w:cs="Arial"/>
          <w:sz w:val="20"/>
          <w:szCs w:val="20"/>
        </w:rPr>
        <w:t>.</w:t>
      </w:r>
    </w:p>
    <w:p w14:paraId="5D39F78E" w14:textId="2A76ADBF" w:rsidR="004336F5" w:rsidRPr="003F401A" w:rsidRDefault="005D3D2D">
      <w:pPr>
        <w:pStyle w:val="Prrafodelista"/>
        <w:numPr>
          <w:ilvl w:val="2"/>
          <w:numId w:val="4"/>
        </w:numPr>
        <w:rPr>
          <w:rFonts w:ascii="Arial" w:hAnsi="Arial" w:cs="Arial"/>
          <w:sz w:val="20"/>
          <w:szCs w:val="20"/>
        </w:rPr>
      </w:pPr>
      <w:proofErr w:type="spellStart"/>
      <w:r w:rsidRPr="003F401A">
        <w:rPr>
          <w:rFonts w:ascii="Arial" w:hAnsi="Arial" w:cs="Arial"/>
          <w:b/>
          <w:sz w:val="20"/>
          <w:szCs w:val="20"/>
        </w:rPr>
        <w:t>ASi</w:t>
      </w:r>
      <w:proofErr w:type="spellEnd"/>
      <w:r w:rsidRPr="003F401A">
        <w:rPr>
          <w:rFonts w:ascii="Arial" w:hAnsi="Arial" w:cs="Arial"/>
          <w:b/>
          <w:sz w:val="20"/>
          <w:szCs w:val="20"/>
        </w:rPr>
        <w:t>.</w:t>
      </w:r>
      <w:r w:rsidRPr="003F401A">
        <w:rPr>
          <w:rFonts w:ascii="Arial" w:hAnsi="Arial" w:cs="Arial"/>
          <w:sz w:val="20"/>
          <w:szCs w:val="20"/>
        </w:rPr>
        <w:t xml:space="preserve"> Participe en la presentación sobre los fundamentos de las redes </w:t>
      </w:r>
      <w:proofErr w:type="spellStart"/>
      <w:r w:rsidRPr="003F401A">
        <w:rPr>
          <w:rFonts w:ascii="Arial" w:hAnsi="Arial" w:cs="Arial"/>
          <w:sz w:val="20"/>
          <w:szCs w:val="20"/>
        </w:rPr>
        <w:t>ASi</w:t>
      </w:r>
      <w:proofErr w:type="spellEnd"/>
      <w:r w:rsidR="004336F5" w:rsidRPr="003F401A">
        <w:rPr>
          <w:rFonts w:ascii="Arial" w:hAnsi="Arial" w:cs="Arial"/>
          <w:sz w:val="20"/>
          <w:szCs w:val="20"/>
        </w:rPr>
        <w:t xml:space="preserve"> y tome apuntes de los expuesto.</w:t>
      </w:r>
    </w:p>
    <w:p w14:paraId="469111D1" w14:textId="77777777" w:rsidR="004336F5" w:rsidRDefault="004336F5" w:rsidP="005D3D2D">
      <w:pPr>
        <w:pStyle w:val="Prrafodelista"/>
        <w:tabs>
          <w:tab w:val="left" w:pos="4320"/>
          <w:tab w:val="left" w:pos="4485"/>
          <w:tab w:val="left" w:pos="5445"/>
        </w:tabs>
        <w:ind w:left="644"/>
        <w:rPr>
          <w:rFonts w:ascii="Arial" w:hAnsi="Arial" w:cs="Arial"/>
          <w:sz w:val="20"/>
          <w:szCs w:val="20"/>
        </w:rPr>
      </w:pPr>
    </w:p>
    <w:p w14:paraId="3B21D0D2" w14:textId="77777777" w:rsidR="004336F5" w:rsidRDefault="004336F5" w:rsidP="005D3D2D">
      <w:pPr>
        <w:pStyle w:val="Prrafodelista"/>
        <w:tabs>
          <w:tab w:val="left" w:pos="4320"/>
          <w:tab w:val="left" w:pos="4485"/>
          <w:tab w:val="left" w:pos="5445"/>
        </w:tabs>
        <w:ind w:left="644"/>
        <w:rPr>
          <w:rFonts w:ascii="Arial" w:hAnsi="Arial" w:cs="Arial"/>
          <w:sz w:val="20"/>
          <w:szCs w:val="20"/>
        </w:rPr>
      </w:pPr>
    </w:p>
    <w:p w14:paraId="29F84ED7" w14:textId="77777777" w:rsidR="005D3D2D" w:rsidRDefault="005D3D2D">
      <w:pPr>
        <w:pStyle w:val="Prrafodelista"/>
        <w:numPr>
          <w:ilvl w:val="2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 base en los planos eléctricos de la estación banda transportadora, calcule las direcciones de los sensores y actuadores y diligencie la siguiente tabla.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287"/>
        <w:gridCol w:w="1128"/>
        <w:gridCol w:w="2814"/>
        <w:gridCol w:w="992"/>
        <w:gridCol w:w="709"/>
        <w:gridCol w:w="669"/>
        <w:gridCol w:w="1310"/>
      </w:tblGrid>
      <w:tr w:rsidR="005D3D2D" w14:paraId="49E11868" w14:textId="77777777" w:rsidTr="00144099">
        <w:tc>
          <w:tcPr>
            <w:tcW w:w="1287" w:type="dxa"/>
          </w:tcPr>
          <w:p w14:paraId="35F55A29" w14:textId="77777777" w:rsidR="005D3D2D" w:rsidRDefault="005D3D2D" w:rsidP="00144099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Símbolo</w:t>
            </w:r>
          </w:p>
        </w:tc>
        <w:tc>
          <w:tcPr>
            <w:tcW w:w="1128" w:type="dxa"/>
          </w:tcPr>
          <w:p w14:paraId="20909862" w14:textId="77777777" w:rsidR="005D3D2D" w:rsidRDefault="005D3D2D" w:rsidP="00144099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Segmento</w:t>
            </w:r>
          </w:p>
        </w:tc>
        <w:tc>
          <w:tcPr>
            <w:tcW w:w="2814" w:type="dxa"/>
          </w:tcPr>
          <w:p w14:paraId="6632B7FF" w14:textId="77777777" w:rsidR="005D3D2D" w:rsidRDefault="005D3D2D" w:rsidP="00144099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Función</w:t>
            </w:r>
          </w:p>
        </w:tc>
        <w:tc>
          <w:tcPr>
            <w:tcW w:w="992" w:type="dxa"/>
          </w:tcPr>
          <w:p w14:paraId="42C9AE05" w14:textId="77777777" w:rsidR="005D3D2D" w:rsidRDefault="005D3D2D" w:rsidP="00144099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Esclavo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ASi</w:t>
            </w:r>
            <w:proofErr w:type="spellEnd"/>
          </w:p>
        </w:tc>
        <w:tc>
          <w:tcPr>
            <w:tcW w:w="709" w:type="dxa"/>
          </w:tcPr>
          <w:p w14:paraId="4E25BD5F" w14:textId="77777777" w:rsidR="005D3D2D" w:rsidRDefault="005D3D2D" w:rsidP="00144099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</w:t>
            </w:r>
          </w:p>
        </w:tc>
        <w:tc>
          <w:tcPr>
            <w:tcW w:w="669" w:type="dxa"/>
          </w:tcPr>
          <w:p w14:paraId="18DED143" w14:textId="77777777" w:rsidR="005D3D2D" w:rsidRDefault="005D3D2D" w:rsidP="00144099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</w:t>
            </w:r>
          </w:p>
        </w:tc>
        <w:tc>
          <w:tcPr>
            <w:tcW w:w="1310" w:type="dxa"/>
          </w:tcPr>
          <w:p w14:paraId="370EB276" w14:textId="77777777" w:rsidR="005D3D2D" w:rsidRDefault="005D3D2D" w:rsidP="00144099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Dirección en el PLC</w:t>
            </w:r>
          </w:p>
        </w:tc>
      </w:tr>
      <w:tr w:rsidR="005D3D2D" w14:paraId="0C024D39" w14:textId="77777777" w:rsidTr="00144099">
        <w:tc>
          <w:tcPr>
            <w:tcW w:w="1287" w:type="dxa"/>
          </w:tcPr>
          <w:p w14:paraId="5B7228D1" w14:textId="77777777" w:rsidR="005D3D2D" w:rsidRDefault="005D3D2D" w:rsidP="00144099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</w:tcPr>
          <w:p w14:paraId="4594CE5D" w14:textId="77777777" w:rsidR="005D3D2D" w:rsidRDefault="005D3D2D" w:rsidP="00144099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4" w:type="dxa"/>
          </w:tcPr>
          <w:p w14:paraId="78BDA9F6" w14:textId="77777777" w:rsidR="005D3D2D" w:rsidRDefault="005D3D2D" w:rsidP="00144099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1F2E3CF4" w14:textId="77777777" w:rsidR="005D3D2D" w:rsidRDefault="005D3D2D" w:rsidP="00144099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E51669" w14:textId="77777777" w:rsidR="005D3D2D" w:rsidRDefault="005D3D2D" w:rsidP="00144099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dxa"/>
          </w:tcPr>
          <w:p w14:paraId="2E9995B5" w14:textId="77777777" w:rsidR="005D3D2D" w:rsidRDefault="005D3D2D" w:rsidP="00144099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</w:tcPr>
          <w:p w14:paraId="5511193E" w14:textId="77777777" w:rsidR="005D3D2D" w:rsidRDefault="005D3D2D" w:rsidP="00144099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59342F" w14:textId="77777777" w:rsidR="005D3D2D" w:rsidRPr="008E7085" w:rsidRDefault="005D3D2D" w:rsidP="005D3D2D">
      <w:pPr>
        <w:rPr>
          <w:rFonts w:ascii="Arial" w:hAnsi="Arial" w:cs="Arial"/>
          <w:sz w:val="20"/>
          <w:szCs w:val="20"/>
        </w:rPr>
      </w:pPr>
    </w:p>
    <w:p w14:paraId="2C33DCEC" w14:textId="33166F36" w:rsidR="005D3D2D" w:rsidRDefault="005D3D2D">
      <w:pPr>
        <w:pStyle w:val="Prrafodelista"/>
        <w:numPr>
          <w:ilvl w:val="2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PROFIBUS</w:t>
      </w:r>
      <w:r w:rsidRPr="008E7085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Participe en la presentación sobre los fundamentos de las redes PROFIBUS</w:t>
      </w:r>
      <w:r w:rsidR="004336F5">
        <w:rPr>
          <w:rFonts w:ascii="Arial" w:hAnsi="Arial" w:cs="Arial"/>
          <w:sz w:val="20"/>
          <w:szCs w:val="20"/>
        </w:rPr>
        <w:t xml:space="preserve"> y tome apuntes.</w:t>
      </w:r>
    </w:p>
    <w:p w14:paraId="580EF160" w14:textId="77777777" w:rsidR="00584FA2" w:rsidRDefault="00584FA2" w:rsidP="00D30FD4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</w:rPr>
      </w:pPr>
    </w:p>
    <w:p w14:paraId="3E8DB988" w14:textId="77777777" w:rsidR="004336F5" w:rsidRDefault="004336F5" w:rsidP="00D30FD4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</w:rPr>
      </w:pPr>
    </w:p>
    <w:p w14:paraId="29EB7C64" w14:textId="77777777" w:rsidR="004336F5" w:rsidRDefault="004336F5" w:rsidP="00D30FD4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</w:rPr>
      </w:pPr>
    </w:p>
    <w:p w14:paraId="5984D56B" w14:textId="77777777" w:rsidR="004336F5" w:rsidRDefault="004336F5" w:rsidP="00D30FD4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</w:rPr>
      </w:pPr>
    </w:p>
    <w:p w14:paraId="073F4671" w14:textId="77777777" w:rsidR="004336F5" w:rsidRPr="00C86CD1" w:rsidRDefault="004336F5" w:rsidP="00D30FD4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</w:rPr>
      </w:pPr>
    </w:p>
    <w:p w14:paraId="4534F2FF" w14:textId="77777777" w:rsidR="00D30FD4" w:rsidRPr="00E201B0" w:rsidRDefault="00D30FD4" w:rsidP="00D30FD4">
      <w:pPr>
        <w:pStyle w:val="Prrafodelista"/>
        <w:tabs>
          <w:tab w:val="left" w:pos="4320"/>
          <w:tab w:val="left" w:pos="4485"/>
          <w:tab w:val="left" w:pos="5445"/>
        </w:tabs>
        <w:ind w:left="1080"/>
        <w:jc w:val="both"/>
        <w:rPr>
          <w:rFonts w:ascii="Arial" w:hAnsi="Arial" w:cs="Arial"/>
          <w:sz w:val="20"/>
          <w:szCs w:val="20"/>
        </w:rPr>
      </w:pPr>
    </w:p>
    <w:p w14:paraId="50B40846" w14:textId="77777777" w:rsidR="000D39A9" w:rsidRDefault="000D39A9" w:rsidP="00E31BC7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cs="Calibri"/>
          <w:b/>
          <w:bCs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25"/>
        <w:tblW w:w="0" w:type="auto"/>
        <w:shd w:val="clear" w:color="auto" w:fill="4BE7C7" w:themeFill="accent3" w:themeFillTint="99"/>
        <w:tblLook w:val="04A0" w:firstRow="1" w:lastRow="0" w:firstColumn="1" w:lastColumn="0" w:noHBand="0" w:noVBand="1"/>
      </w:tblPr>
      <w:tblGrid>
        <w:gridCol w:w="7537"/>
      </w:tblGrid>
      <w:tr w:rsidR="00E87E29" w:rsidRPr="00965CEB" w14:paraId="2FBDD7A6" w14:textId="77777777" w:rsidTr="00DD46CF">
        <w:tc>
          <w:tcPr>
            <w:tcW w:w="7537" w:type="dxa"/>
            <w:shd w:val="clear" w:color="auto" w:fill="4BE7C7" w:themeFill="accent3" w:themeFillTint="99"/>
          </w:tcPr>
          <w:p w14:paraId="68E18BD2" w14:textId="77777777" w:rsidR="00E87E29" w:rsidRPr="00965CEB" w:rsidRDefault="00E87E29" w:rsidP="00DD46CF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65CEB">
              <w:rPr>
                <w:rFonts w:ascii="Arial" w:hAnsi="Arial" w:cs="Arial"/>
                <w:sz w:val="20"/>
                <w:szCs w:val="20"/>
                <w:lang w:val="es-MX"/>
              </w:rPr>
              <w:t>Evidencia requerida</w:t>
            </w:r>
          </w:p>
        </w:tc>
      </w:tr>
      <w:tr w:rsidR="00E87E29" w:rsidRPr="00965CEB" w14:paraId="19665AE3" w14:textId="77777777" w:rsidTr="00DD46CF">
        <w:trPr>
          <w:trHeight w:val="650"/>
        </w:trPr>
        <w:tc>
          <w:tcPr>
            <w:tcW w:w="7537" w:type="dxa"/>
            <w:shd w:val="clear" w:color="auto" w:fill="DBF9D7"/>
          </w:tcPr>
          <w:p w14:paraId="2106C569" w14:textId="77777777" w:rsidR="00E87E29" w:rsidRPr="00965CEB" w:rsidRDefault="00E87E29" w:rsidP="00DD46CF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65CEB">
              <w:rPr>
                <w:rFonts w:ascii="Arial" w:hAnsi="Arial" w:cs="Arial"/>
                <w:sz w:val="20"/>
                <w:szCs w:val="20"/>
                <w:lang w:val="es-MX"/>
              </w:rPr>
              <w:t>Modalidad de trabajo: Individual</w:t>
            </w:r>
          </w:p>
          <w:p w14:paraId="1B3AF14C" w14:textId="047CF44D" w:rsidR="00E87E29" w:rsidRDefault="00E87E29" w:rsidP="00DD46CF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Desarrollo de las actividades</w:t>
            </w:r>
            <w:r w:rsidR="00E90917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</w:p>
          <w:p w14:paraId="0F3DB407" w14:textId="5C79A2E4" w:rsidR="00E90917" w:rsidRDefault="00E90917" w:rsidP="00DD46CF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cs="Arial"/>
                <w:color w:val="000000" w:themeColor="text1"/>
                <w:sz w:val="20"/>
                <w:szCs w:val="20"/>
                <w:lang w:val="es-MX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 xml:space="preserve">Presentar trabajo final con </w:t>
            </w:r>
            <w:proofErr w:type="gramStart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>INTRODUCCION ,JUSTIFICACION ,OBJETIVO</w:t>
            </w:r>
            <w:proofErr w:type="gramEnd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 xml:space="preserve"> </w:t>
            </w:r>
            <w:proofErr w:type="gramStart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>GENERAL,OBJETIVOS</w:t>
            </w:r>
            <w:proofErr w:type="gramEnd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 xml:space="preserve"> </w:t>
            </w:r>
            <w:proofErr w:type="gramStart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>ESPESIFICOS,CONTENIDO</w:t>
            </w:r>
            <w:proofErr w:type="gramEnd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 xml:space="preserve"> PUNTO 3.</w:t>
            </w:r>
            <w:r w:rsidR="00E1063F"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>3</w:t>
            </w:r>
            <w:r w:rsidR="00873EDD"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>.1 a la 3.</w:t>
            </w:r>
            <w:r w:rsidR="004336F5"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>2</w:t>
            </w:r>
            <w:r w:rsidR="00873EDD"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>.</w:t>
            </w:r>
            <w:r w:rsidR="004336F5"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 xml:space="preserve">10 </w:t>
            </w:r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 xml:space="preserve">ACTIVIDAD DE </w:t>
            </w:r>
            <w:r w:rsidR="00E1063F"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>APROPIACION DEL CONOCIMIENTO</w:t>
            </w:r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>.</w:t>
            </w:r>
          </w:p>
          <w:p w14:paraId="1BD01946" w14:textId="1E90FCB9" w:rsidR="007B72D1" w:rsidRPr="00965CEB" w:rsidRDefault="007B72D1" w:rsidP="004C1D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0"/>
                <w:tab w:val="left" w:pos="4485"/>
                <w:tab w:val="left" w:pos="5445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</w:tbl>
    <w:p w14:paraId="06B982BF" w14:textId="77777777" w:rsidR="00E87E29" w:rsidRPr="00965CEB" w:rsidRDefault="00E87E29" w:rsidP="00E87E29">
      <w:pPr>
        <w:pStyle w:val="Prrafodelista"/>
        <w:tabs>
          <w:tab w:val="left" w:pos="4320"/>
          <w:tab w:val="left" w:pos="4485"/>
          <w:tab w:val="left" w:pos="5445"/>
        </w:tabs>
        <w:ind w:left="1080"/>
        <w:jc w:val="both"/>
        <w:rPr>
          <w:rFonts w:ascii="Arial" w:hAnsi="Arial" w:cs="Arial"/>
          <w:sz w:val="20"/>
          <w:szCs w:val="20"/>
        </w:rPr>
      </w:pPr>
    </w:p>
    <w:p w14:paraId="15D9896B" w14:textId="77777777" w:rsidR="00E87E29" w:rsidRPr="00965CEB" w:rsidRDefault="00E87E29" w:rsidP="00E87E29">
      <w:pPr>
        <w:pStyle w:val="Prrafodelista"/>
        <w:tabs>
          <w:tab w:val="left" w:pos="4320"/>
          <w:tab w:val="left" w:pos="4485"/>
          <w:tab w:val="left" w:pos="5445"/>
        </w:tabs>
        <w:ind w:left="1080"/>
        <w:jc w:val="both"/>
        <w:rPr>
          <w:rFonts w:ascii="Arial" w:hAnsi="Arial" w:cs="Arial"/>
          <w:sz w:val="20"/>
          <w:szCs w:val="20"/>
        </w:rPr>
      </w:pPr>
    </w:p>
    <w:p w14:paraId="557991E8" w14:textId="77777777" w:rsidR="00E87E29" w:rsidRPr="00965CEB" w:rsidRDefault="00E87E29" w:rsidP="00E87E2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</w:rPr>
      </w:pPr>
    </w:p>
    <w:p w14:paraId="33DF486D" w14:textId="77777777" w:rsidR="00E87E29" w:rsidRPr="00965CEB" w:rsidRDefault="00E87E29" w:rsidP="00E87E2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</w:rPr>
      </w:pPr>
    </w:p>
    <w:p w14:paraId="02904468" w14:textId="77777777" w:rsidR="00FA02BA" w:rsidRDefault="00FA02BA" w:rsidP="00760E1F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</w:p>
    <w:p w14:paraId="432BB7D6" w14:textId="77777777" w:rsidR="00E90917" w:rsidRDefault="00E90917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</w:p>
    <w:p w14:paraId="2F854DAB" w14:textId="77777777" w:rsidR="00E90917" w:rsidRDefault="00E90917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</w:p>
    <w:p w14:paraId="0CA1AD4B" w14:textId="77777777" w:rsidR="00DA15D3" w:rsidRDefault="00DA15D3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</w:p>
    <w:p w14:paraId="18ABE88E" w14:textId="4BF838A3" w:rsidR="00704BC3" w:rsidRPr="000401F6" w:rsidRDefault="00704BC3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  <w:r w:rsidRPr="000401F6">
        <w:rPr>
          <w:rFonts w:eastAsia="Arial" w:cs="Calibri"/>
          <w:b/>
        </w:rPr>
        <w:t xml:space="preserve">Ambiente requerido:  </w:t>
      </w:r>
      <w:r w:rsidRPr="000401F6">
        <w:rPr>
          <w:rFonts w:eastAsia="Arial" w:cs="Calibri"/>
          <w:bCs/>
        </w:rPr>
        <w:t xml:space="preserve">Ambiente de formación de </w:t>
      </w:r>
      <w:proofErr w:type="spellStart"/>
      <w:r>
        <w:rPr>
          <w:rFonts w:eastAsia="Arial" w:cs="Calibri"/>
          <w:bCs/>
        </w:rPr>
        <w:t>Mecatronica</w:t>
      </w:r>
      <w:proofErr w:type="spellEnd"/>
      <w:r>
        <w:rPr>
          <w:rFonts w:eastAsia="Arial" w:cs="Calibri"/>
          <w:bCs/>
        </w:rPr>
        <w:t>.</w:t>
      </w:r>
    </w:p>
    <w:p w14:paraId="160554F9" w14:textId="77777777" w:rsidR="00704BC3" w:rsidRPr="00A35BCF" w:rsidRDefault="00704BC3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0401F6">
        <w:rPr>
          <w:rFonts w:eastAsia="Arial" w:cs="Calibri"/>
          <w:b/>
        </w:rPr>
        <w:t xml:space="preserve">Estrategias o técnicas didácticas activas:  </w:t>
      </w:r>
      <w:r w:rsidRPr="00A35BCF">
        <w:rPr>
          <w:rFonts w:eastAsia="Arial" w:cs="Calibri"/>
          <w:bCs/>
        </w:rPr>
        <w:t xml:space="preserve">Presentación en </w:t>
      </w:r>
      <w:proofErr w:type="spellStart"/>
      <w:r w:rsidRPr="00A35BCF">
        <w:rPr>
          <w:rFonts w:eastAsia="Arial" w:cs="Calibri"/>
          <w:bCs/>
        </w:rPr>
        <w:t>power</w:t>
      </w:r>
      <w:proofErr w:type="spellEnd"/>
      <w:r w:rsidRPr="00A35BCF">
        <w:rPr>
          <w:rFonts w:eastAsia="Arial" w:cs="Calibri"/>
          <w:bCs/>
        </w:rPr>
        <w:t xml:space="preserve"> </w:t>
      </w:r>
      <w:proofErr w:type="spellStart"/>
      <w:r w:rsidRPr="00A35BCF">
        <w:rPr>
          <w:rFonts w:eastAsia="Arial" w:cs="Calibri"/>
          <w:bCs/>
        </w:rPr>
        <w:t>point</w:t>
      </w:r>
      <w:proofErr w:type="spellEnd"/>
      <w:r>
        <w:rPr>
          <w:rFonts w:eastAsia="Arial" w:cs="Calibri"/>
          <w:bCs/>
        </w:rPr>
        <w:t>,</w:t>
      </w:r>
      <w:r w:rsidRPr="00704BC3">
        <w:rPr>
          <w:rFonts w:eastAsia="Arial" w:cs="Calibri"/>
          <w:bCs/>
        </w:rPr>
        <w:t xml:space="preserve"> </w:t>
      </w:r>
      <w:proofErr w:type="spellStart"/>
      <w:proofErr w:type="gramStart"/>
      <w:r>
        <w:rPr>
          <w:rFonts w:eastAsia="Arial" w:cs="Calibri"/>
          <w:bCs/>
        </w:rPr>
        <w:t>Debate,consulta</w:t>
      </w:r>
      <w:proofErr w:type="gramEnd"/>
      <w:r>
        <w:rPr>
          <w:rFonts w:eastAsia="Arial" w:cs="Calibri"/>
          <w:bCs/>
        </w:rPr>
        <w:t>,investigación</w:t>
      </w:r>
      <w:proofErr w:type="spellEnd"/>
      <w:r>
        <w:rPr>
          <w:rFonts w:eastAsia="Arial" w:cs="Calibri"/>
          <w:bCs/>
        </w:rPr>
        <w:t xml:space="preserve"> y socialización.</w:t>
      </w:r>
    </w:p>
    <w:p w14:paraId="65998F93" w14:textId="77777777" w:rsidR="00704BC3" w:rsidRDefault="00704BC3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0401F6">
        <w:rPr>
          <w:rFonts w:eastAsia="Arial" w:cs="Calibri"/>
          <w:b/>
        </w:rPr>
        <w:t>Materiales de formación</w:t>
      </w:r>
      <w:r>
        <w:rPr>
          <w:rFonts w:eastAsia="Arial" w:cs="Calibri"/>
          <w:b/>
        </w:rPr>
        <w:t xml:space="preserve">: </w:t>
      </w:r>
      <w:r w:rsidRPr="00644A82">
        <w:rPr>
          <w:rFonts w:eastAsia="Arial" w:cs="Calibri"/>
          <w:bCs/>
        </w:rPr>
        <w:t>Formatos DINA</w:t>
      </w:r>
      <w:proofErr w:type="gramStart"/>
      <w:r w:rsidRPr="00644A82">
        <w:rPr>
          <w:rFonts w:eastAsia="Arial" w:cs="Calibri"/>
          <w:bCs/>
        </w:rPr>
        <w:t>4,Lapiz</w:t>
      </w:r>
      <w:proofErr w:type="gramEnd"/>
      <w:r w:rsidRPr="00644A82">
        <w:rPr>
          <w:rFonts w:eastAsia="Arial" w:cs="Calibri"/>
          <w:bCs/>
        </w:rPr>
        <w:t xml:space="preserve"> HB</w:t>
      </w:r>
      <w:proofErr w:type="gramStart"/>
      <w:r w:rsidRPr="00644A82">
        <w:rPr>
          <w:rFonts w:eastAsia="Arial" w:cs="Calibri"/>
          <w:bCs/>
        </w:rPr>
        <w:t>2,Borrador</w:t>
      </w:r>
      <w:proofErr w:type="gramEnd"/>
      <w:r w:rsidRPr="00644A82">
        <w:rPr>
          <w:rFonts w:eastAsia="Arial" w:cs="Calibri"/>
          <w:bCs/>
        </w:rPr>
        <w:t>,Juego de escuadras</w:t>
      </w:r>
      <w:r>
        <w:rPr>
          <w:rFonts w:eastAsia="Arial" w:cs="Calibri"/>
          <w:bCs/>
        </w:rPr>
        <w:t>.</w:t>
      </w:r>
    </w:p>
    <w:p w14:paraId="4F25E04E" w14:textId="77777777" w:rsidR="00704BC3" w:rsidRPr="000401F6" w:rsidRDefault="00704BC3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  <w:r w:rsidRPr="00644A82">
        <w:rPr>
          <w:rFonts w:eastAsia="Arial" w:cs="Calibri"/>
          <w:b/>
        </w:rPr>
        <w:lastRenderedPageBreak/>
        <w:t xml:space="preserve"> Equipos: </w:t>
      </w:r>
      <w:r w:rsidRPr="00644A82">
        <w:rPr>
          <w:rFonts w:eastAsia="Arial" w:cs="Calibri"/>
          <w:bCs/>
        </w:rPr>
        <w:t xml:space="preserve">Computador, </w:t>
      </w:r>
      <w:proofErr w:type="spellStart"/>
      <w:r w:rsidRPr="00644A82">
        <w:rPr>
          <w:rFonts w:eastAsia="Arial" w:cs="Calibri"/>
          <w:bCs/>
        </w:rPr>
        <w:t>Videobeam</w:t>
      </w:r>
      <w:proofErr w:type="spellEnd"/>
      <w:r w:rsidRPr="00644A82">
        <w:rPr>
          <w:rFonts w:eastAsia="Arial" w:cs="Calibri"/>
          <w:bCs/>
        </w:rPr>
        <w:t>, Memoria USB</w:t>
      </w:r>
      <w:r w:rsidRPr="00644A82">
        <w:rPr>
          <w:rFonts w:eastAsia="Arial" w:cs="Calibri"/>
          <w:b/>
        </w:rPr>
        <w:t>.</w:t>
      </w:r>
    </w:p>
    <w:p w14:paraId="7B1AEB5F" w14:textId="77777777" w:rsidR="00704BC3" w:rsidRDefault="00704BC3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  <w:r w:rsidRPr="000401F6">
        <w:rPr>
          <w:rFonts w:eastAsia="Arial" w:cs="Calibri"/>
          <w:b/>
        </w:rPr>
        <w:t>Material de apoyo:</w:t>
      </w:r>
      <w:r w:rsidRPr="00704BC3">
        <w:rPr>
          <w:rFonts w:eastAsia="Arial" w:cs="Calibri"/>
          <w:bCs/>
        </w:rPr>
        <w:t xml:space="preserve"> libros compartidos </w:t>
      </w:r>
    </w:p>
    <w:p w14:paraId="52C48FF3" w14:textId="77777777" w:rsidR="00704BC3" w:rsidRDefault="00704BC3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3F0D5E">
        <w:rPr>
          <w:rFonts w:eastAsia="Arial" w:cs="Calibri"/>
          <w:b/>
        </w:rPr>
        <w:t>Evidencias de aprendizaje</w:t>
      </w:r>
      <w:r w:rsidRPr="00F51763">
        <w:rPr>
          <w:rFonts w:eastAsia="Arial" w:cs="Calibri"/>
          <w:bCs/>
        </w:rPr>
        <w:t>:</w:t>
      </w:r>
      <w:r w:rsidRPr="003F0D5E">
        <w:rPr>
          <w:rFonts w:eastAsia="Arial" w:cs="Calibri"/>
          <w:b/>
        </w:rPr>
        <w:t xml:space="preserve"> </w:t>
      </w:r>
      <w:r>
        <w:rPr>
          <w:rFonts w:eastAsia="Arial" w:cs="Calibri"/>
          <w:bCs/>
        </w:rPr>
        <w:t xml:space="preserve">descrita en el cuadro de evidencias </w:t>
      </w:r>
    </w:p>
    <w:p w14:paraId="59D3419B" w14:textId="77777777" w:rsidR="00704BC3" w:rsidRPr="00C21CBC" w:rsidRDefault="00704BC3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  <w:r w:rsidRPr="00C21CBC">
        <w:rPr>
          <w:rFonts w:eastAsia="Arial" w:cs="Calibri"/>
          <w:b/>
        </w:rPr>
        <w:t>Instrumentos de evaluación:</w:t>
      </w:r>
      <w:r>
        <w:rPr>
          <w:rFonts w:eastAsia="Arial" w:cs="Calibri"/>
          <w:b/>
        </w:rPr>
        <w:t xml:space="preserve"> Lista de chequeo de conocimiento (planos).</w:t>
      </w:r>
    </w:p>
    <w:p w14:paraId="1888B978" w14:textId="196E74C3" w:rsidR="00704BC3" w:rsidRDefault="00704BC3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CA04AC">
        <w:rPr>
          <w:rFonts w:eastAsia="Arial" w:cs="Calibri"/>
          <w:b/>
        </w:rPr>
        <w:t>Duración de la actividad:</w:t>
      </w:r>
      <w:r w:rsidRPr="00F51763">
        <w:rPr>
          <w:rFonts w:eastAsia="Arial" w:cs="Calibri"/>
          <w:bCs/>
        </w:rPr>
        <w:t xml:space="preserve"> </w:t>
      </w:r>
      <w:r w:rsidR="00873EDD">
        <w:rPr>
          <w:rFonts w:eastAsia="Arial" w:cs="Calibri"/>
          <w:bCs/>
        </w:rPr>
        <w:t>1</w:t>
      </w:r>
      <w:r w:rsidR="004C1D00">
        <w:rPr>
          <w:rFonts w:eastAsia="Arial" w:cs="Calibri"/>
          <w:bCs/>
        </w:rPr>
        <w:t>6</w:t>
      </w:r>
      <w:r>
        <w:rPr>
          <w:rFonts w:eastAsia="Arial" w:cs="Calibri"/>
          <w:bCs/>
        </w:rPr>
        <w:t xml:space="preserve"> horas</w:t>
      </w:r>
    </w:p>
    <w:p w14:paraId="6B82A30F" w14:textId="77777777" w:rsidR="00B23D05" w:rsidRDefault="00B23D05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</w:p>
    <w:p w14:paraId="1107D1C9" w14:textId="77777777" w:rsidR="00827748" w:rsidRDefault="00827748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</w:p>
    <w:p w14:paraId="42C352DF" w14:textId="303B5058" w:rsidR="00815D58" w:rsidRDefault="00815D58">
      <w:pPr>
        <w:pStyle w:val="Prrafodelista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 w:rsidRPr="005D3D2D">
        <w:rPr>
          <w:rFonts w:cs="Calibri"/>
          <w:b/>
          <w:bCs/>
          <w:color w:val="000000"/>
          <w:sz w:val="24"/>
          <w:szCs w:val="24"/>
          <w:highlight w:val="magenta"/>
          <w:lang w:eastAsia="es-ES"/>
        </w:rPr>
        <w:t xml:space="preserve">Actividades </w:t>
      </w:r>
      <w:r w:rsidR="007D4273" w:rsidRPr="005D3D2D">
        <w:rPr>
          <w:rFonts w:cs="Calibri"/>
          <w:b/>
          <w:bCs/>
          <w:color w:val="000000"/>
          <w:sz w:val="24"/>
          <w:szCs w:val="24"/>
          <w:highlight w:val="magenta"/>
          <w:lang w:eastAsia="es-ES"/>
        </w:rPr>
        <w:t>d</w:t>
      </w:r>
      <w:r w:rsidRPr="005D3D2D">
        <w:rPr>
          <w:rFonts w:cs="Calibri"/>
          <w:b/>
          <w:bCs/>
          <w:color w:val="000000"/>
          <w:sz w:val="24"/>
          <w:szCs w:val="24"/>
          <w:highlight w:val="magenta"/>
          <w:lang w:eastAsia="es-ES"/>
        </w:rPr>
        <w:t>e Transferencia el Conocimiento:</w:t>
      </w:r>
    </w:p>
    <w:p w14:paraId="3DD83840" w14:textId="77777777" w:rsidR="005D3D2D" w:rsidRDefault="005D3D2D">
      <w:pPr>
        <w:pStyle w:val="Prrafodelista"/>
        <w:numPr>
          <w:ilvl w:val="2"/>
          <w:numId w:val="4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Red ethernet</w:t>
      </w:r>
    </w:p>
    <w:p w14:paraId="2AF2B383" w14:textId="77777777" w:rsidR="005D3D2D" w:rsidRDefault="005D3D2D" w:rsidP="005D3D2D">
      <w:pPr>
        <w:pStyle w:val="Prrafodelista"/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 w:rsidRPr="00F95C54">
        <w:rPr>
          <w:rFonts w:ascii="Arial" w:hAnsi="Arial" w:cs="Arial"/>
          <w:sz w:val="20"/>
          <w:szCs w:val="20"/>
        </w:rPr>
        <w:t>Programe</w:t>
      </w:r>
      <w:r>
        <w:rPr>
          <w:rFonts w:ascii="Arial" w:hAnsi="Arial" w:cs="Arial"/>
          <w:sz w:val="20"/>
          <w:szCs w:val="20"/>
        </w:rPr>
        <w:t xml:space="preserve"> dos PLC S7-300 para el envío de datos a través de la red ethernet.</w:t>
      </w:r>
    </w:p>
    <w:p w14:paraId="3BDD6E46" w14:textId="77777777" w:rsidR="005D3D2D" w:rsidRDefault="005D3D2D" w:rsidP="005D3D2D">
      <w:pPr>
        <w:pStyle w:val="Prrafodelista"/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 presionar el pulsador de </w:t>
      </w:r>
      <w:proofErr w:type="spellStart"/>
      <w:r>
        <w:rPr>
          <w:rFonts w:ascii="Arial" w:hAnsi="Arial" w:cs="Arial"/>
          <w:sz w:val="20"/>
          <w:szCs w:val="20"/>
        </w:rPr>
        <w:t>Start</w:t>
      </w:r>
      <w:proofErr w:type="spellEnd"/>
      <w:r>
        <w:rPr>
          <w:rFonts w:ascii="Arial" w:hAnsi="Arial" w:cs="Arial"/>
          <w:sz w:val="20"/>
          <w:szCs w:val="20"/>
        </w:rPr>
        <w:t xml:space="preserve"> en el PLC1, se debe encender la lámpara de </w:t>
      </w:r>
      <w:proofErr w:type="spellStart"/>
      <w:r>
        <w:rPr>
          <w:rFonts w:ascii="Arial" w:hAnsi="Arial" w:cs="Arial"/>
          <w:sz w:val="20"/>
          <w:szCs w:val="20"/>
        </w:rPr>
        <w:t>Start</w:t>
      </w:r>
      <w:proofErr w:type="spellEnd"/>
      <w:r>
        <w:rPr>
          <w:rFonts w:ascii="Arial" w:hAnsi="Arial" w:cs="Arial"/>
          <w:sz w:val="20"/>
          <w:szCs w:val="20"/>
        </w:rPr>
        <w:t xml:space="preserve"> en el PLC2 y viceversa.</w:t>
      </w:r>
    </w:p>
    <w:p w14:paraId="7F047D6A" w14:textId="77777777" w:rsidR="004336F5" w:rsidRDefault="004336F5" w:rsidP="005D3D2D">
      <w:pPr>
        <w:pStyle w:val="Prrafodelista"/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</w:p>
    <w:p w14:paraId="25581D6C" w14:textId="77777777" w:rsidR="00A021B0" w:rsidRDefault="00A021B0" w:rsidP="005D3D2D">
      <w:pPr>
        <w:pStyle w:val="Prrafodelista"/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</w:p>
    <w:p w14:paraId="412BB264" w14:textId="5BC95F42" w:rsidR="00A021B0" w:rsidRDefault="0086692D" w:rsidP="005D3D2D">
      <w:pPr>
        <w:pStyle w:val="Prrafodelista"/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Programe una estación con el control de otra.</w:t>
      </w:r>
    </w:p>
    <w:p w14:paraId="0BF5D762" w14:textId="77777777" w:rsidR="004336F5" w:rsidRDefault="004336F5" w:rsidP="005D3D2D">
      <w:pPr>
        <w:pStyle w:val="Prrafodelista"/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</w:p>
    <w:p w14:paraId="38DC4A6C" w14:textId="77777777" w:rsidR="005D3D2D" w:rsidRPr="000A45F1" w:rsidRDefault="005D3D2D">
      <w:pPr>
        <w:pStyle w:val="Prrafodelista"/>
        <w:numPr>
          <w:ilvl w:val="2"/>
          <w:numId w:val="4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b/>
          <w:sz w:val="20"/>
          <w:szCs w:val="20"/>
        </w:rPr>
      </w:pPr>
      <w:r w:rsidRPr="000A45F1">
        <w:rPr>
          <w:rFonts w:ascii="Arial" w:hAnsi="Arial" w:cs="Arial"/>
          <w:b/>
          <w:sz w:val="20"/>
          <w:szCs w:val="20"/>
        </w:rPr>
        <w:t>Red MPI</w:t>
      </w:r>
    </w:p>
    <w:p w14:paraId="761FE6A6" w14:textId="77777777" w:rsidR="005D3D2D" w:rsidRDefault="005D3D2D" w:rsidP="005D3D2D">
      <w:pPr>
        <w:pStyle w:val="Prrafodelista"/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 w:rsidRPr="000A45F1">
        <w:rPr>
          <w:rFonts w:ascii="Arial" w:hAnsi="Arial" w:cs="Arial"/>
          <w:sz w:val="20"/>
          <w:szCs w:val="20"/>
        </w:rPr>
        <w:t xml:space="preserve">Programe dos PLC S7-300 para el envío de datos a través de la red </w:t>
      </w:r>
      <w:r>
        <w:rPr>
          <w:rFonts w:ascii="Arial" w:hAnsi="Arial" w:cs="Arial"/>
          <w:sz w:val="20"/>
          <w:szCs w:val="20"/>
        </w:rPr>
        <w:t>MPI</w:t>
      </w:r>
      <w:r w:rsidRPr="000A45F1">
        <w:rPr>
          <w:rFonts w:ascii="Arial" w:hAnsi="Arial" w:cs="Arial"/>
          <w:sz w:val="20"/>
          <w:szCs w:val="20"/>
        </w:rPr>
        <w:t>.</w:t>
      </w:r>
    </w:p>
    <w:p w14:paraId="40E07134" w14:textId="77777777" w:rsidR="005D3D2D" w:rsidRDefault="005D3D2D" w:rsidP="005D3D2D">
      <w:pPr>
        <w:pStyle w:val="Prrafodelista"/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 w:rsidRPr="000A45F1">
        <w:rPr>
          <w:rFonts w:ascii="Arial" w:hAnsi="Arial" w:cs="Arial"/>
          <w:sz w:val="20"/>
          <w:szCs w:val="20"/>
        </w:rPr>
        <w:t xml:space="preserve">Al presionar el pulsador de </w:t>
      </w:r>
      <w:proofErr w:type="spellStart"/>
      <w:r w:rsidRPr="000A45F1">
        <w:rPr>
          <w:rFonts w:ascii="Arial" w:hAnsi="Arial" w:cs="Arial"/>
          <w:sz w:val="20"/>
          <w:szCs w:val="20"/>
        </w:rPr>
        <w:t>Start</w:t>
      </w:r>
      <w:proofErr w:type="spellEnd"/>
      <w:r w:rsidRPr="000A45F1">
        <w:rPr>
          <w:rFonts w:ascii="Arial" w:hAnsi="Arial" w:cs="Arial"/>
          <w:sz w:val="20"/>
          <w:szCs w:val="20"/>
        </w:rPr>
        <w:t xml:space="preserve"> en el PLC1, se debe encender la lámpara de </w:t>
      </w:r>
      <w:proofErr w:type="spellStart"/>
      <w:r w:rsidRPr="000A45F1">
        <w:rPr>
          <w:rFonts w:ascii="Arial" w:hAnsi="Arial" w:cs="Arial"/>
          <w:sz w:val="20"/>
          <w:szCs w:val="20"/>
        </w:rPr>
        <w:t>Start</w:t>
      </w:r>
      <w:proofErr w:type="spellEnd"/>
      <w:r w:rsidRPr="000A45F1">
        <w:rPr>
          <w:rFonts w:ascii="Arial" w:hAnsi="Arial" w:cs="Arial"/>
          <w:sz w:val="20"/>
          <w:szCs w:val="20"/>
        </w:rPr>
        <w:t xml:space="preserve"> en el PLC2 y viceversa.</w:t>
      </w:r>
    </w:p>
    <w:p w14:paraId="54E80F3C" w14:textId="77777777" w:rsidR="004336F5" w:rsidRDefault="004336F5" w:rsidP="005D3D2D">
      <w:pPr>
        <w:pStyle w:val="Prrafodelista"/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</w:p>
    <w:p w14:paraId="0C2C1590" w14:textId="77777777" w:rsidR="0086692D" w:rsidRDefault="0086692D" w:rsidP="0086692D">
      <w:pPr>
        <w:pStyle w:val="Prrafodelista"/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</w:p>
    <w:p w14:paraId="1243F2E8" w14:textId="77777777" w:rsidR="0086692D" w:rsidRDefault="0086692D" w:rsidP="0086692D">
      <w:pPr>
        <w:pStyle w:val="Prrafodelista"/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Programe una estación con el control de otra.</w:t>
      </w:r>
    </w:p>
    <w:p w14:paraId="6223A2DE" w14:textId="77777777" w:rsidR="0086692D" w:rsidRDefault="0086692D" w:rsidP="005D3D2D">
      <w:pPr>
        <w:pStyle w:val="Prrafodelista"/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</w:p>
    <w:p w14:paraId="229C9AD9" w14:textId="77777777" w:rsidR="0086692D" w:rsidRDefault="0086692D" w:rsidP="005D3D2D">
      <w:pPr>
        <w:pStyle w:val="Prrafodelista"/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</w:p>
    <w:p w14:paraId="5E56601C" w14:textId="77777777" w:rsidR="004336F5" w:rsidRPr="000A45F1" w:rsidRDefault="004336F5" w:rsidP="005D3D2D">
      <w:pPr>
        <w:pStyle w:val="Prrafodelista"/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</w:p>
    <w:p w14:paraId="7D63BE50" w14:textId="77777777" w:rsidR="005D3D2D" w:rsidRPr="00B50869" w:rsidRDefault="005D3D2D">
      <w:pPr>
        <w:pStyle w:val="Prrafodelista"/>
        <w:numPr>
          <w:ilvl w:val="2"/>
          <w:numId w:val="4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b/>
          <w:sz w:val="20"/>
          <w:szCs w:val="20"/>
        </w:rPr>
      </w:pPr>
      <w:r w:rsidRPr="00B50869">
        <w:rPr>
          <w:rFonts w:ascii="Arial" w:hAnsi="Arial" w:cs="Arial"/>
          <w:b/>
          <w:sz w:val="20"/>
          <w:szCs w:val="20"/>
        </w:rPr>
        <w:t xml:space="preserve"> Red ASI</w:t>
      </w:r>
    </w:p>
    <w:p w14:paraId="76890EE0" w14:textId="77777777" w:rsidR="005D3D2D" w:rsidRDefault="005D3D2D">
      <w:pPr>
        <w:pStyle w:val="Prrafodelista"/>
        <w:numPr>
          <w:ilvl w:val="0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Monte una red ASI utilizando los siguientes componentes:</w:t>
      </w:r>
    </w:p>
    <w:p w14:paraId="030CA57C" w14:textId="77777777" w:rsidR="005D3D2D" w:rsidRDefault="005D3D2D">
      <w:pPr>
        <w:pStyle w:val="Prrafodelista"/>
        <w:numPr>
          <w:ilvl w:val="1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PLC S7300 con módulo CP343-2</w:t>
      </w:r>
    </w:p>
    <w:p w14:paraId="17352E23" w14:textId="77777777" w:rsidR="005D3D2D" w:rsidRDefault="005D3D2D">
      <w:pPr>
        <w:pStyle w:val="Prrafodelista"/>
        <w:numPr>
          <w:ilvl w:val="1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Fuente ASI</w:t>
      </w:r>
    </w:p>
    <w:p w14:paraId="6E37AF02" w14:textId="77777777" w:rsidR="005D3D2D" w:rsidRDefault="005D3D2D">
      <w:pPr>
        <w:pStyle w:val="Prrafodelista"/>
        <w:numPr>
          <w:ilvl w:val="1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Panel de control ASI</w:t>
      </w:r>
    </w:p>
    <w:p w14:paraId="6941DCB4" w14:textId="77777777" w:rsidR="005D3D2D" w:rsidRDefault="005D3D2D">
      <w:pPr>
        <w:pStyle w:val="Prrafodelista"/>
        <w:numPr>
          <w:ilvl w:val="1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Esclavos ASI</w:t>
      </w:r>
    </w:p>
    <w:p w14:paraId="1EBCE4B2" w14:textId="77777777" w:rsidR="005D3D2D" w:rsidRDefault="005D3D2D">
      <w:pPr>
        <w:pStyle w:val="Prrafodelista"/>
        <w:numPr>
          <w:ilvl w:val="1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Fuente de 24V</w:t>
      </w:r>
    </w:p>
    <w:p w14:paraId="4F9E4B71" w14:textId="77777777" w:rsidR="005D3D2D" w:rsidRDefault="005D3D2D">
      <w:pPr>
        <w:pStyle w:val="Prrafodelista"/>
        <w:numPr>
          <w:ilvl w:val="1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Sensores capacitivo y óptico</w:t>
      </w:r>
    </w:p>
    <w:p w14:paraId="06C11289" w14:textId="77777777" w:rsidR="005D3D2D" w:rsidRDefault="005D3D2D">
      <w:pPr>
        <w:pStyle w:val="Prrafodelista"/>
        <w:numPr>
          <w:ilvl w:val="1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Electroválvula biestable 5/2</w:t>
      </w:r>
    </w:p>
    <w:p w14:paraId="37F0B523" w14:textId="77777777" w:rsidR="005D3D2D" w:rsidRDefault="005D3D2D">
      <w:pPr>
        <w:pStyle w:val="Prrafodelista"/>
        <w:numPr>
          <w:ilvl w:val="1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Cilindro de simple efecto</w:t>
      </w:r>
    </w:p>
    <w:p w14:paraId="2861CF5E" w14:textId="77777777" w:rsidR="005D3D2D" w:rsidRDefault="005D3D2D">
      <w:pPr>
        <w:pStyle w:val="Prrafodelista"/>
        <w:numPr>
          <w:ilvl w:val="1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Pulsador</w:t>
      </w:r>
    </w:p>
    <w:p w14:paraId="4B5CFFD9" w14:textId="77777777" w:rsidR="005D3D2D" w:rsidRDefault="005D3D2D">
      <w:pPr>
        <w:pStyle w:val="Prrafodelista"/>
        <w:numPr>
          <w:ilvl w:val="1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Lámpara</w:t>
      </w:r>
    </w:p>
    <w:p w14:paraId="49CFF23C" w14:textId="77777777" w:rsidR="005D3D2D" w:rsidRDefault="005D3D2D">
      <w:pPr>
        <w:pStyle w:val="Prrafodelista"/>
        <w:numPr>
          <w:ilvl w:val="1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Final de carrera eléctrico</w:t>
      </w:r>
    </w:p>
    <w:p w14:paraId="498CCFCC" w14:textId="77777777" w:rsidR="005D3D2D" w:rsidRDefault="005D3D2D">
      <w:pPr>
        <w:pStyle w:val="Prrafodelista"/>
        <w:numPr>
          <w:ilvl w:val="1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Cables ASI</w:t>
      </w:r>
    </w:p>
    <w:p w14:paraId="70B1E9FF" w14:textId="77777777" w:rsidR="004336F5" w:rsidRDefault="004336F5" w:rsidP="004336F5">
      <w:pPr>
        <w:pStyle w:val="Prrafodelista"/>
        <w:tabs>
          <w:tab w:val="left" w:pos="4320"/>
          <w:tab w:val="left" w:pos="4485"/>
          <w:tab w:val="left" w:pos="5445"/>
        </w:tabs>
        <w:ind w:left="1080"/>
        <w:rPr>
          <w:rFonts w:ascii="Arial" w:hAnsi="Arial" w:cs="Arial"/>
          <w:sz w:val="20"/>
          <w:szCs w:val="20"/>
        </w:rPr>
      </w:pPr>
    </w:p>
    <w:p w14:paraId="3A0CA372" w14:textId="77777777" w:rsidR="005D3D2D" w:rsidRDefault="005D3D2D">
      <w:pPr>
        <w:pStyle w:val="Prrafodelista"/>
        <w:numPr>
          <w:ilvl w:val="0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Programe la estación banda transportadora utilizando la tabla de entradas y salidas realizada anteriormente para la siguiente aplicación:</w:t>
      </w:r>
    </w:p>
    <w:p w14:paraId="211CB891" w14:textId="77777777" w:rsidR="00A41BA5" w:rsidRDefault="00A41BA5">
      <w:pPr>
        <w:pStyle w:val="Prrafodelista"/>
        <w:numPr>
          <w:ilvl w:val="0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</w:p>
    <w:p w14:paraId="11E71A31" w14:textId="77777777" w:rsidR="005D3D2D" w:rsidRDefault="005D3D2D">
      <w:pPr>
        <w:pStyle w:val="Prrafodelista"/>
        <w:numPr>
          <w:ilvl w:val="1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 presionar el pulsador “</w:t>
      </w:r>
      <w:proofErr w:type="spellStart"/>
      <w:r>
        <w:rPr>
          <w:rFonts w:ascii="Arial" w:hAnsi="Arial" w:cs="Arial"/>
          <w:sz w:val="20"/>
          <w:szCs w:val="20"/>
        </w:rPr>
        <w:t>Auto_ON</w:t>
      </w:r>
      <w:proofErr w:type="spellEnd"/>
      <w:r>
        <w:rPr>
          <w:rFonts w:ascii="Arial" w:hAnsi="Arial" w:cs="Arial"/>
          <w:sz w:val="20"/>
          <w:szCs w:val="20"/>
        </w:rPr>
        <w:t xml:space="preserve">” se retrae el </w:t>
      </w:r>
      <w:proofErr w:type="spellStart"/>
      <w:r>
        <w:rPr>
          <w:rFonts w:ascii="Arial" w:hAnsi="Arial" w:cs="Arial"/>
          <w:sz w:val="20"/>
          <w:szCs w:val="20"/>
        </w:rPr>
        <w:t>stopper</w:t>
      </w:r>
      <w:proofErr w:type="spellEnd"/>
      <w:r>
        <w:rPr>
          <w:rFonts w:ascii="Arial" w:hAnsi="Arial" w:cs="Arial"/>
          <w:sz w:val="20"/>
          <w:szCs w:val="20"/>
        </w:rPr>
        <w:t xml:space="preserve"> del conjunto 1.</w:t>
      </w:r>
    </w:p>
    <w:p w14:paraId="69E4921B" w14:textId="77777777" w:rsidR="005D3D2D" w:rsidRPr="000A45F1" w:rsidRDefault="005D3D2D">
      <w:pPr>
        <w:pStyle w:val="Prrafodelista"/>
        <w:numPr>
          <w:ilvl w:val="1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 detectar un pallet en el segmento 3, se activa el </w:t>
      </w:r>
      <w:proofErr w:type="spellStart"/>
      <w:r>
        <w:rPr>
          <w:rFonts w:ascii="Arial" w:hAnsi="Arial" w:cs="Arial"/>
          <w:sz w:val="20"/>
          <w:szCs w:val="20"/>
        </w:rPr>
        <w:t>stopper</w:t>
      </w:r>
      <w:proofErr w:type="spellEnd"/>
      <w:r>
        <w:rPr>
          <w:rFonts w:ascii="Arial" w:hAnsi="Arial" w:cs="Arial"/>
          <w:sz w:val="20"/>
          <w:szCs w:val="20"/>
        </w:rPr>
        <w:t xml:space="preserve"> para dejarlo pasar</w:t>
      </w:r>
    </w:p>
    <w:p w14:paraId="295012B6" w14:textId="13C609ED" w:rsidR="005D3D2D" w:rsidRPr="00483137" w:rsidRDefault="005D3D2D" w:rsidP="00A41BA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  <w:highlight w:val="lightGray"/>
        </w:rPr>
        <w:br w:type="page"/>
      </w:r>
      <w:r>
        <w:rPr>
          <w:rFonts w:ascii="Arial" w:hAnsi="Arial" w:cs="Arial"/>
          <w:sz w:val="20"/>
          <w:szCs w:val="20"/>
        </w:rPr>
        <w:lastRenderedPageBreak/>
        <w:t>3.</w:t>
      </w:r>
      <w:r w:rsidR="00A41BA5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="00A41BA5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Programe las estaciones de distribución, verificación y banda </w:t>
      </w:r>
      <w:proofErr w:type="gramStart"/>
      <w:r>
        <w:rPr>
          <w:rFonts w:ascii="Arial" w:hAnsi="Arial" w:cs="Arial"/>
          <w:sz w:val="20"/>
          <w:szCs w:val="20"/>
        </w:rPr>
        <w:t>transportadora</w:t>
      </w:r>
      <w:r w:rsidR="00970E71">
        <w:rPr>
          <w:rFonts w:ascii="Arial" w:hAnsi="Arial" w:cs="Arial"/>
          <w:sz w:val="20"/>
          <w:szCs w:val="20"/>
        </w:rPr>
        <w:t>(</w:t>
      </w:r>
      <w:proofErr w:type="gramEnd"/>
      <w:r w:rsidR="00970E71">
        <w:rPr>
          <w:rFonts w:ascii="Arial" w:hAnsi="Arial" w:cs="Arial"/>
          <w:sz w:val="20"/>
          <w:szCs w:val="20"/>
        </w:rPr>
        <w:t>VIRTUAL CIROS)</w:t>
      </w:r>
      <w:r>
        <w:rPr>
          <w:rFonts w:ascii="Arial" w:hAnsi="Arial" w:cs="Arial"/>
          <w:sz w:val="20"/>
          <w:szCs w:val="20"/>
        </w:rPr>
        <w:t>, realizando comunicación entre las estaciones usando entradas y salidas.</w:t>
      </w:r>
    </w:p>
    <w:p w14:paraId="7FEA87EF" w14:textId="77777777" w:rsidR="005D3D2D" w:rsidRPr="00483137" w:rsidRDefault="005D3D2D" w:rsidP="005D3D2D">
      <w:pPr>
        <w:tabs>
          <w:tab w:val="left" w:pos="4320"/>
          <w:tab w:val="left" w:pos="4485"/>
          <w:tab w:val="left" w:pos="5445"/>
        </w:tabs>
        <w:jc w:val="center"/>
        <w:rPr>
          <w:rFonts w:ascii="Arial" w:hAnsi="Arial" w:cs="Arial"/>
          <w:sz w:val="20"/>
          <w:szCs w:val="20"/>
        </w:rPr>
      </w:pPr>
      <w:r w:rsidRPr="00984C55">
        <w:rPr>
          <w:noProof/>
          <w:lang w:val="en-US"/>
        </w:rPr>
        <w:drawing>
          <wp:inline distT="0" distB="0" distL="0" distR="0" wp14:anchorId="00490B83" wp14:editId="0D4B5D96">
            <wp:extent cx="2857500" cy="2809875"/>
            <wp:effectExtent l="0" t="0" r="0" b="9525"/>
            <wp:docPr id="764712506" name="Imagen 764712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DE863" w14:textId="77777777" w:rsidR="005D3D2D" w:rsidRDefault="005D3D2D" w:rsidP="005D3D2D">
      <w:pPr>
        <w:pStyle w:val="Prrafodelista"/>
        <w:tabs>
          <w:tab w:val="left" w:pos="4320"/>
          <w:tab w:val="left" w:pos="4485"/>
          <w:tab w:val="left" w:pos="5445"/>
        </w:tabs>
        <w:ind w:left="1080"/>
        <w:rPr>
          <w:rFonts w:ascii="Arial" w:hAnsi="Arial" w:cs="Arial"/>
          <w:sz w:val="20"/>
          <w:szCs w:val="20"/>
        </w:rPr>
      </w:pPr>
      <w:r w:rsidRPr="00483137">
        <w:rPr>
          <w:noProof/>
          <w:lang w:val="en-US"/>
        </w:rPr>
        <w:drawing>
          <wp:inline distT="0" distB="0" distL="0" distR="0" wp14:anchorId="1F51F16D" wp14:editId="25A7B1B7">
            <wp:extent cx="5467350" cy="2035223"/>
            <wp:effectExtent l="0" t="0" r="0" b="317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78902" cy="2039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914E1" w14:textId="77777777" w:rsidR="005D3D2D" w:rsidRPr="00483137" w:rsidRDefault="005D3D2D">
      <w:pPr>
        <w:pStyle w:val="Prrafodelista"/>
        <w:numPr>
          <w:ilvl w:val="0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 w:rsidRPr="00483137">
        <w:rPr>
          <w:rFonts w:ascii="Arial" w:hAnsi="Arial" w:cs="Arial"/>
          <w:sz w:val="20"/>
          <w:szCs w:val="20"/>
        </w:rPr>
        <w:t xml:space="preserve">Simule el proceso en CIROS </w:t>
      </w:r>
      <w:r>
        <w:rPr>
          <w:rFonts w:ascii="Arial" w:hAnsi="Arial" w:cs="Arial"/>
          <w:sz w:val="20"/>
          <w:szCs w:val="20"/>
        </w:rPr>
        <w:t>y luego pruébelo en las estaciones reales.</w:t>
      </w:r>
    </w:p>
    <w:p w14:paraId="6222B954" w14:textId="77777777" w:rsidR="005D3D2D" w:rsidRPr="00483137" w:rsidRDefault="005D3D2D" w:rsidP="005D3D2D">
      <w:pPr>
        <w:tabs>
          <w:tab w:val="left" w:pos="4320"/>
          <w:tab w:val="left" w:pos="4485"/>
          <w:tab w:val="left" w:pos="5445"/>
        </w:tabs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3.4.2 Programe las estaciones de distribución, verificación y banda transportadora, realizando comunicación entre las estaciones usando MPI y Ethernet.</w:t>
      </w:r>
    </w:p>
    <w:p w14:paraId="692CB131" w14:textId="77777777" w:rsidR="005D3D2D" w:rsidRDefault="005D3D2D">
      <w:pPr>
        <w:pStyle w:val="Prrafodelista"/>
        <w:numPr>
          <w:ilvl w:val="0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comunicación entre la estación de distribución y verificación se debe realizar por MPI.</w:t>
      </w:r>
    </w:p>
    <w:p w14:paraId="7296914B" w14:textId="77777777" w:rsidR="005D3D2D" w:rsidRDefault="005D3D2D">
      <w:pPr>
        <w:pStyle w:val="Prrafodelista"/>
        <w:numPr>
          <w:ilvl w:val="0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comunicación entre la estación de verificación y la banda transportadora se debe realizar por ethernet.</w:t>
      </w:r>
    </w:p>
    <w:p w14:paraId="1550EB0D" w14:textId="77777777" w:rsidR="005D3D2D" w:rsidRPr="00F95C54" w:rsidRDefault="005D3D2D">
      <w:pPr>
        <w:pStyle w:val="Prrafodelista"/>
        <w:numPr>
          <w:ilvl w:val="0"/>
          <w:numId w:val="6"/>
        </w:numPr>
        <w:tabs>
          <w:tab w:val="left" w:pos="4320"/>
          <w:tab w:val="left" w:pos="4485"/>
          <w:tab w:val="left" w:pos="544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Pruebe el proceso utilizando las estaciones reales.</w:t>
      </w:r>
    </w:p>
    <w:p w14:paraId="5C560E7D" w14:textId="77777777" w:rsidR="005D3D2D" w:rsidRDefault="005D3D2D" w:rsidP="005D3D2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C76B729" w14:textId="77777777" w:rsidR="005D3D2D" w:rsidRDefault="005D3D2D" w:rsidP="005D3D2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15D935C" w14:textId="77777777" w:rsidR="005D3D2D" w:rsidRDefault="005D3D2D" w:rsidP="005D3D2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DEB06D1" w14:textId="77777777" w:rsidR="005D3D2D" w:rsidRDefault="005D3D2D" w:rsidP="005D3D2D">
      <w:pPr>
        <w:spacing w:after="0" w:line="240" w:lineRule="auto"/>
        <w:rPr>
          <w:rFonts w:ascii="Arial" w:eastAsiaTheme="minorHAnsi" w:hAnsi="Arial" w:cs="Arial"/>
          <w:sz w:val="20"/>
          <w:szCs w:val="20"/>
        </w:rPr>
      </w:pPr>
    </w:p>
    <w:tbl>
      <w:tblPr>
        <w:tblStyle w:val="Tablaconcuadrcula"/>
        <w:tblW w:w="0" w:type="auto"/>
        <w:jc w:val="center"/>
        <w:shd w:val="clear" w:color="auto" w:fill="4BE7C7" w:themeFill="accent3" w:themeFillTint="99"/>
        <w:tblLook w:val="04A0" w:firstRow="1" w:lastRow="0" w:firstColumn="1" w:lastColumn="0" w:noHBand="0" w:noVBand="1"/>
      </w:tblPr>
      <w:tblGrid>
        <w:gridCol w:w="7537"/>
      </w:tblGrid>
      <w:tr w:rsidR="00E87E29" w:rsidRPr="00965CEB" w14:paraId="31B5A063" w14:textId="77777777" w:rsidTr="00DD46CF">
        <w:trPr>
          <w:jc w:val="center"/>
        </w:trPr>
        <w:tc>
          <w:tcPr>
            <w:tcW w:w="7537" w:type="dxa"/>
            <w:shd w:val="clear" w:color="auto" w:fill="4BE7C7" w:themeFill="accent3" w:themeFillTint="99"/>
          </w:tcPr>
          <w:p w14:paraId="35FC78DE" w14:textId="77777777" w:rsidR="00E87E29" w:rsidRPr="00965CEB" w:rsidRDefault="00E87E29" w:rsidP="00DD46CF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65CEB">
              <w:rPr>
                <w:rFonts w:ascii="Arial" w:hAnsi="Arial" w:cs="Arial"/>
                <w:sz w:val="20"/>
                <w:szCs w:val="20"/>
                <w:lang w:val="es-MX"/>
              </w:rPr>
              <w:t>Evidencia requerida</w:t>
            </w:r>
          </w:p>
        </w:tc>
      </w:tr>
      <w:tr w:rsidR="00E87E29" w:rsidRPr="00965CEB" w14:paraId="74E267E4" w14:textId="77777777" w:rsidTr="00DD46CF">
        <w:trPr>
          <w:jc w:val="center"/>
        </w:trPr>
        <w:tc>
          <w:tcPr>
            <w:tcW w:w="7537" w:type="dxa"/>
            <w:shd w:val="clear" w:color="auto" w:fill="DBF9D7"/>
          </w:tcPr>
          <w:p w14:paraId="6F6A3134" w14:textId="77777777" w:rsidR="00C34BDE" w:rsidRPr="00965CEB" w:rsidRDefault="00C34BDE" w:rsidP="00C34BDE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65CEB">
              <w:rPr>
                <w:rFonts w:ascii="Arial" w:hAnsi="Arial" w:cs="Arial"/>
                <w:sz w:val="20"/>
                <w:szCs w:val="20"/>
                <w:lang w:val="es-MX"/>
              </w:rPr>
              <w:t>Modalidad de trabajo: Individual</w:t>
            </w:r>
          </w:p>
          <w:p w14:paraId="57EE7F71" w14:textId="698ED0E3" w:rsidR="00C34BDE" w:rsidRDefault="00C34BDE" w:rsidP="00C34BDE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Desarrollo de las actividades </w:t>
            </w:r>
            <w:r w:rsidRPr="00E90917">
              <w:rPr>
                <w:rFonts w:ascii="Arial" w:hAnsi="Arial" w:cs="Arial"/>
                <w:sz w:val="20"/>
                <w:szCs w:val="20"/>
                <w:lang w:val="es-MX"/>
              </w:rPr>
              <w:t>3.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4</w:t>
            </w:r>
          </w:p>
          <w:p w14:paraId="22E056E0" w14:textId="77777777" w:rsidR="00E87E29" w:rsidRDefault="00C34BDE" w:rsidP="00C34BDE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cs="Arial"/>
                <w:color w:val="000000" w:themeColor="text1"/>
                <w:sz w:val="20"/>
                <w:szCs w:val="20"/>
                <w:lang w:val="es-MX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 xml:space="preserve">Presentar trabajo final con </w:t>
            </w:r>
            <w:proofErr w:type="gramStart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>INTRODUCCION ,JUSTIFICACION ,OBJETIVO</w:t>
            </w:r>
            <w:proofErr w:type="gramEnd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 xml:space="preserve"> </w:t>
            </w:r>
            <w:proofErr w:type="gramStart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>GENERAL,OBJETIVOS</w:t>
            </w:r>
            <w:proofErr w:type="gramEnd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 xml:space="preserve"> </w:t>
            </w:r>
            <w:proofErr w:type="gramStart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>ESPESIFICOS,CONTENIDO</w:t>
            </w:r>
            <w:proofErr w:type="gramEnd"/>
            <w:r>
              <w:rPr>
                <w:rFonts w:cs="Arial"/>
                <w:color w:val="000000" w:themeColor="text1"/>
                <w:sz w:val="20"/>
                <w:szCs w:val="20"/>
                <w:lang w:val="es-MX"/>
              </w:rPr>
              <w:t xml:space="preserve"> PUNTO 3.4 ACTIVIDAD DE APROPIACION DEL CONOCIMIENTO.</w:t>
            </w:r>
          </w:p>
          <w:p w14:paraId="36BFA600" w14:textId="77777777" w:rsidR="005D3D2D" w:rsidRDefault="005D3D2D" w:rsidP="00C34BDE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cs="Arial"/>
                <w:color w:val="000000" w:themeColor="text1"/>
                <w:sz w:val="20"/>
                <w:szCs w:val="20"/>
                <w:lang w:val="es-MX"/>
              </w:rPr>
            </w:pPr>
          </w:p>
          <w:p w14:paraId="6C0DE3B5" w14:textId="77777777" w:rsidR="005D3D2D" w:rsidRDefault="005D3D2D" w:rsidP="005D3D2D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65CEB">
              <w:rPr>
                <w:rFonts w:ascii="Arial" w:hAnsi="Arial" w:cs="Arial"/>
                <w:sz w:val="20"/>
                <w:szCs w:val="20"/>
                <w:lang w:val="es-MX"/>
              </w:rPr>
              <w:t xml:space="preserve">Modalidad de trabajo: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Grupal</w:t>
            </w:r>
          </w:p>
          <w:p w14:paraId="6BE5912F" w14:textId="77777777" w:rsidR="005D3D2D" w:rsidRPr="00965CEB" w:rsidRDefault="005D3D2D" w:rsidP="005D3D2D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Programación, simulación y puesta en marcha de la línea de producción compuesta por la estación de distribución, verificación y banda transportadora, utilizando comunicación por entradas y salidas y redes MPI y ethernet.</w:t>
            </w:r>
          </w:p>
          <w:p w14:paraId="26F9241D" w14:textId="60FFB0C8" w:rsidR="005D3D2D" w:rsidRDefault="005D3D2D" w:rsidP="005D3D2D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cs="Arial"/>
                <w:color w:val="000000" w:themeColor="text1"/>
                <w:sz w:val="20"/>
                <w:szCs w:val="20"/>
                <w:lang w:val="es-MX"/>
              </w:rPr>
            </w:pPr>
            <w:r w:rsidRPr="00965CEB">
              <w:rPr>
                <w:rFonts w:ascii="Arial" w:hAnsi="Arial" w:cs="Arial"/>
                <w:sz w:val="20"/>
                <w:szCs w:val="20"/>
              </w:rPr>
              <w:t xml:space="preserve">Técnica </w:t>
            </w:r>
            <w:proofErr w:type="gramStart"/>
            <w:r w:rsidRPr="00965CEB">
              <w:rPr>
                <w:rFonts w:ascii="Arial" w:hAnsi="Arial" w:cs="Arial"/>
                <w:sz w:val="20"/>
                <w:szCs w:val="20"/>
              </w:rPr>
              <w:t xml:space="preserve">didáctica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Proyecto</w:t>
            </w:r>
            <w:proofErr w:type="gramEnd"/>
          </w:p>
          <w:p w14:paraId="5EF85096" w14:textId="77777777" w:rsidR="005D3D2D" w:rsidRDefault="005D3D2D" w:rsidP="00C34BDE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cs="Arial"/>
                <w:color w:val="000000" w:themeColor="text1"/>
                <w:sz w:val="20"/>
                <w:szCs w:val="20"/>
                <w:lang w:val="es-MX"/>
              </w:rPr>
            </w:pPr>
          </w:p>
          <w:p w14:paraId="4AC1134A" w14:textId="77777777" w:rsidR="005D3D2D" w:rsidRDefault="005D3D2D" w:rsidP="00C34BDE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cs="Arial"/>
                <w:color w:val="000000" w:themeColor="text1"/>
                <w:sz w:val="20"/>
                <w:szCs w:val="20"/>
                <w:lang w:val="es-MX"/>
              </w:rPr>
            </w:pPr>
          </w:p>
          <w:p w14:paraId="3D62083A" w14:textId="4DFDE3FB" w:rsidR="003E2785" w:rsidRPr="00965CEB" w:rsidRDefault="003E2785" w:rsidP="00123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0"/>
                <w:tab w:val="left" w:pos="4485"/>
                <w:tab w:val="left" w:pos="5445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</w:tbl>
    <w:p w14:paraId="7F2592C2" w14:textId="598168C2" w:rsidR="00704BC3" w:rsidRPr="000401F6" w:rsidRDefault="00704BC3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  <w:r w:rsidRPr="000401F6">
        <w:rPr>
          <w:rFonts w:eastAsia="Arial" w:cs="Calibri"/>
          <w:b/>
        </w:rPr>
        <w:t xml:space="preserve">Ambiente requerido:  </w:t>
      </w:r>
      <w:r w:rsidRPr="000401F6">
        <w:rPr>
          <w:rFonts w:eastAsia="Arial" w:cs="Calibri"/>
          <w:bCs/>
        </w:rPr>
        <w:t xml:space="preserve">Ambiente de formación de </w:t>
      </w:r>
      <w:proofErr w:type="spellStart"/>
      <w:r>
        <w:rPr>
          <w:rFonts w:eastAsia="Arial" w:cs="Calibri"/>
          <w:bCs/>
        </w:rPr>
        <w:t>Mecatronica</w:t>
      </w:r>
      <w:proofErr w:type="spellEnd"/>
      <w:r w:rsidR="005B27FA">
        <w:rPr>
          <w:rFonts w:eastAsia="Arial" w:cs="Calibri"/>
          <w:bCs/>
        </w:rPr>
        <w:t xml:space="preserve"> o </w:t>
      </w:r>
      <w:proofErr w:type="spellStart"/>
      <w:r w:rsidR="005B27FA">
        <w:rPr>
          <w:rFonts w:eastAsia="Arial" w:cs="Calibri"/>
          <w:bCs/>
        </w:rPr>
        <w:t>Automatizacion</w:t>
      </w:r>
      <w:proofErr w:type="spellEnd"/>
      <w:r>
        <w:rPr>
          <w:rFonts w:eastAsia="Arial" w:cs="Calibri"/>
          <w:bCs/>
        </w:rPr>
        <w:t>.</w:t>
      </w:r>
    </w:p>
    <w:p w14:paraId="5F7C2691" w14:textId="77777777" w:rsidR="00704BC3" w:rsidRPr="00A35BCF" w:rsidRDefault="00704BC3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0401F6">
        <w:rPr>
          <w:rFonts w:eastAsia="Arial" w:cs="Calibri"/>
          <w:b/>
        </w:rPr>
        <w:t xml:space="preserve">Estrategias o técnicas didácticas activas:  </w:t>
      </w:r>
      <w:r w:rsidRPr="00A35BCF">
        <w:rPr>
          <w:rFonts w:eastAsia="Arial" w:cs="Calibri"/>
          <w:bCs/>
        </w:rPr>
        <w:t xml:space="preserve">Presentación en </w:t>
      </w:r>
      <w:proofErr w:type="spellStart"/>
      <w:r w:rsidRPr="00A35BCF">
        <w:rPr>
          <w:rFonts w:eastAsia="Arial" w:cs="Calibri"/>
          <w:bCs/>
        </w:rPr>
        <w:t>power</w:t>
      </w:r>
      <w:proofErr w:type="spellEnd"/>
      <w:r w:rsidRPr="00A35BCF">
        <w:rPr>
          <w:rFonts w:eastAsia="Arial" w:cs="Calibri"/>
          <w:bCs/>
        </w:rPr>
        <w:t xml:space="preserve"> </w:t>
      </w:r>
      <w:proofErr w:type="spellStart"/>
      <w:r w:rsidRPr="00A35BCF">
        <w:rPr>
          <w:rFonts w:eastAsia="Arial" w:cs="Calibri"/>
          <w:bCs/>
        </w:rPr>
        <w:t>point</w:t>
      </w:r>
      <w:proofErr w:type="spellEnd"/>
      <w:r>
        <w:rPr>
          <w:rFonts w:eastAsia="Arial" w:cs="Calibri"/>
          <w:bCs/>
        </w:rPr>
        <w:t>,</w:t>
      </w:r>
      <w:r w:rsidRPr="00704BC3">
        <w:rPr>
          <w:rFonts w:eastAsia="Arial" w:cs="Calibri"/>
          <w:bCs/>
        </w:rPr>
        <w:t xml:space="preserve"> </w:t>
      </w:r>
      <w:proofErr w:type="spellStart"/>
      <w:proofErr w:type="gramStart"/>
      <w:r>
        <w:rPr>
          <w:rFonts w:eastAsia="Arial" w:cs="Calibri"/>
          <w:bCs/>
        </w:rPr>
        <w:t>Debate,consulta</w:t>
      </w:r>
      <w:proofErr w:type="gramEnd"/>
      <w:r>
        <w:rPr>
          <w:rFonts w:eastAsia="Arial" w:cs="Calibri"/>
          <w:bCs/>
        </w:rPr>
        <w:t>,investigación</w:t>
      </w:r>
      <w:proofErr w:type="spellEnd"/>
      <w:r>
        <w:rPr>
          <w:rFonts w:eastAsia="Arial" w:cs="Calibri"/>
          <w:bCs/>
        </w:rPr>
        <w:t xml:space="preserve"> y socialización.</w:t>
      </w:r>
    </w:p>
    <w:p w14:paraId="38E07FE3" w14:textId="77777777" w:rsidR="00704BC3" w:rsidRDefault="00704BC3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0401F6">
        <w:rPr>
          <w:rFonts w:eastAsia="Arial" w:cs="Calibri"/>
          <w:b/>
        </w:rPr>
        <w:t>Materiales de formación</w:t>
      </w:r>
      <w:r>
        <w:rPr>
          <w:rFonts w:eastAsia="Arial" w:cs="Calibri"/>
          <w:b/>
        </w:rPr>
        <w:t xml:space="preserve">: </w:t>
      </w:r>
      <w:r w:rsidRPr="00644A82">
        <w:rPr>
          <w:rFonts w:eastAsia="Arial" w:cs="Calibri"/>
          <w:bCs/>
        </w:rPr>
        <w:t>Formatos DINA</w:t>
      </w:r>
      <w:proofErr w:type="gramStart"/>
      <w:r w:rsidRPr="00644A82">
        <w:rPr>
          <w:rFonts w:eastAsia="Arial" w:cs="Calibri"/>
          <w:bCs/>
        </w:rPr>
        <w:t>4,Lapiz</w:t>
      </w:r>
      <w:proofErr w:type="gramEnd"/>
      <w:r w:rsidRPr="00644A82">
        <w:rPr>
          <w:rFonts w:eastAsia="Arial" w:cs="Calibri"/>
          <w:bCs/>
        </w:rPr>
        <w:t xml:space="preserve"> HB</w:t>
      </w:r>
      <w:proofErr w:type="gramStart"/>
      <w:r w:rsidRPr="00644A82">
        <w:rPr>
          <w:rFonts w:eastAsia="Arial" w:cs="Calibri"/>
          <w:bCs/>
        </w:rPr>
        <w:t>2,Borrador</w:t>
      </w:r>
      <w:proofErr w:type="gramEnd"/>
      <w:r w:rsidRPr="00644A82">
        <w:rPr>
          <w:rFonts w:eastAsia="Arial" w:cs="Calibri"/>
          <w:bCs/>
        </w:rPr>
        <w:t>,Juego de escuadras</w:t>
      </w:r>
      <w:r>
        <w:rPr>
          <w:rFonts w:eastAsia="Arial" w:cs="Calibri"/>
          <w:bCs/>
        </w:rPr>
        <w:t>.</w:t>
      </w:r>
    </w:p>
    <w:p w14:paraId="179700EF" w14:textId="77777777" w:rsidR="00704BC3" w:rsidRPr="000401F6" w:rsidRDefault="00704BC3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  <w:r w:rsidRPr="00644A82">
        <w:rPr>
          <w:rFonts w:eastAsia="Arial" w:cs="Calibri"/>
          <w:b/>
        </w:rPr>
        <w:t xml:space="preserve"> Equipos: </w:t>
      </w:r>
      <w:r w:rsidRPr="00644A82">
        <w:rPr>
          <w:rFonts w:eastAsia="Arial" w:cs="Calibri"/>
          <w:bCs/>
        </w:rPr>
        <w:t xml:space="preserve">Computador, </w:t>
      </w:r>
      <w:proofErr w:type="spellStart"/>
      <w:r w:rsidRPr="00644A82">
        <w:rPr>
          <w:rFonts w:eastAsia="Arial" w:cs="Calibri"/>
          <w:bCs/>
        </w:rPr>
        <w:t>Videobeam</w:t>
      </w:r>
      <w:proofErr w:type="spellEnd"/>
      <w:r w:rsidRPr="00644A82">
        <w:rPr>
          <w:rFonts w:eastAsia="Arial" w:cs="Calibri"/>
          <w:bCs/>
        </w:rPr>
        <w:t>, Memoria USB</w:t>
      </w:r>
      <w:r w:rsidRPr="00644A82">
        <w:rPr>
          <w:rFonts w:eastAsia="Arial" w:cs="Calibri"/>
          <w:b/>
        </w:rPr>
        <w:t>.</w:t>
      </w:r>
    </w:p>
    <w:p w14:paraId="170B7FA8" w14:textId="77777777" w:rsidR="00704BC3" w:rsidRDefault="00704BC3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  <w:r w:rsidRPr="000401F6">
        <w:rPr>
          <w:rFonts w:eastAsia="Arial" w:cs="Calibri"/>
          <w:b/>
        </w:rPr>
        <w:t>Material de apoyo:</w:t>
      </w:r>
      <w:r w:rsidRPr="00704BC3">
        <w:rPr>
          <w:rFonts w:eastAsia="Arial" w:cs="Calibri"/>
          <w:bCs/>
        </w:rPr>
        <w:t xml:space="preserve"> libros compartidos </w:t>
      </w:r>
    </w:p>
    <w:p w14:paraId="2F2D17AA" w14:textId="77777777" w:rsidR="00704BC3" w:rsidRDefault="00704BC3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3F0D5E">
        <w:rPr>
          <w:rFonts w:eastAsia="Arial" w:cs="Calibri"/>
          <w:b/>
        </w:rPr>
        <w:t>Evidencias de aprendizaje</w:t>
      </w:r>
      <w:r w:rsidRPr="00F51763">
        <w:rPr>
          <w:rFonts w:eastAsia="Arial" w:cs="Calibri"/>
          <w:bCs/>
        </w:rPr>
        <w:t>:</w:t>
      </w:r>
      <w:r w:rsidRPr="003F0D5E">
        <w:rPr>
          <w:rFonts w:eastAsia="Arial" w:cs="Calibri"/>
          <w:b/>
        </w:rPr>
        <w:t xml:space="preserve"> </w:t>
      </w:r>
      <w:r>
        <w:rPr>
          <w:rFonts w:eastAsia="Arial" w:cs="Calibri"/>
          <w:bCs/>
        </w:rPr>
        <w:t xml:space="preserve">descrita en el cuadro de evidencias </w:t>
      </w:r>
    </w:p>
    <w:p w14:paraId="6FF1A11B" w14:textId="77777777" w:rsidR="00704BC3" w:rsidRPr="00C21CBC" w:rsidRDefault="00704BC3" w:rsidP="00704BC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  <w:r w:rsidRPr="00C21CBC">
        <w:rPr>
          <w:rFonts w:eastAsia="Arial" w:cs="Calibri"/>
          <w:b/>
        </w:rPr>
        <w:t>Instrumentos de evaluación:</w:t>
      </w:r>
      <w:r>
        <w:rPr>
          <w:rFonts w:eastAsia="Arial" w:cs="Calibri"/>
          <w:b/>
        </w:rPr>
        <w:t xml:space="preserve"> Lista de chequeo de conocimiento (planos).</w:t>
      </w:r>
    </w:p>
    <w:p w14:paraId="53BB8A71" w14:textId="6ADBCC5A" w:rsidR="003849EA" w:rsidRDefault="00704BC3" w:rsidP="00123CD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CA04AC">
        <w:rPr>
          <w:rFonts w:eastAsia="Arial" w:cs="Calibri"/>
          <w:b/>
        </w:rPr>
        <w:t>Duración de la actividad:</w:t>
      </w:r>
      <w:r w:rsidRPr="00F51763">
        <w:rPr>
          <w:rFonts w:eastAsia="Arial" w:cs="Calibri"/>
          <w:bCs/>
        </w:rPr>
        <w:t xml:space="preserve"> </w:t>
      </w:r>
      <w:r w:rsidR="00873EDD">
        <w:rPr>
          <w:rFonts w:eastAsia="Arial" w:cs="Calibri"/>
          <w:bCs/>
        </w:rPr>
        <w:t>16</w:t>
      </w:r>
      <w:r>
        <w:rPr>
          <w:rFonts w:eastAsia="Arial" w:cs="Calibri"/>
          <w:bCs/>
        </w:rPr>
        <w:t xml:space="preserve"> horas</w:t>
      </w:r>
    </w:p>
    <w:p w14:paraId="08DE315C" w14:textId="77777777" w:rsidR="005D3D2D" w:rsidRDefault="005D3D2D" w:rsidP="00123CD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</w:p>
    <w:p w14:paraId="556B139F" w14:textId="77777777" w:rsidR="005D3D2D" w:rsidRPr="00965CEB" w:rsidRDefault="005D3D2D">
      <w:pPr>
        <w:pStyle w:val="Prrafodelista"/>
        <w:numPr>
          <w:ilvl w:val="0"/>
          <w:numId w:val="3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965CEB">
        <w:rPr>
          <w:rFonts w:ascii="Arial" w:hAnsi="Arial" w:cs="Arial"/>
          <w:b/>
          <w:sz w:val="20"/>
          <w:szCs w:val="20"/>
          <w:lang w:val="es-MX"/>
        </w:rPr>
        <w:t>Ambiente Requerido:</w:t>
      </w:r>
      <w:r w:rsidRPr="00965CEB">
        <w:rPr>
          <w:rFonts w:ascii="Arial" w:hAnsi="Arial" w:cs="Arial"/>
          <w:sz w:val="20"/>
          <w:szCs w:val="20"/>
          <w:lang w:val="es-MX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es-MX"/>
        </w:rPr>
        <w:t>Taller de mecatrónica</w:t>
      </w:r>
    </w:p>
    <w:p w14:paraId="07DC9C66" w14:textId="77777777" w:rsidR="005D3D2D" w:rsidRPr="00CE43F4" w:rsidRDefault="005D3D2D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s-MX"/>
        </w:rPr>
      </w:pPr>
      <w:r w:rsidRPr="00CE43F4">
        <w:rPr>
          <w:rFonts w:ascii="Arial" w:hAnsi="Arial" w:cs="Arial"/>
          <w:b/>
          <w:sz w:val="20"/>
          <w:szCs w:val="20"/>
          <w:lang w:val="es-MX"/>
        </w:rPr>
        <w:t>Materiales:</w:t>
      </w:r>
      <w:r w:rsidRPr="00CE43F4">
        <w:rPr>
          <w:rFonts w:ascii="Arial" w:hAnsi="Arial" w:cs="Arial"/>
          <w:sz w:val="20"/>
          <w:szCs w:val="20"/>
          <w:lang w:val="es-MX"/>
        </w:rPr>
        <w:t xml:space="preserve"> Computador con acceso a internet</w:t>
      </w:r>
      <w:r>
        <w:rPr>
          <w:rFonts w:ascii="Arial" w:hAnsi="Arial" w:cs="Arial"/>
          <w:sz w:val="20"/>
          <w:szCs w:val="20"/>
          <w:lang w:val="es-MX"/>
        </w:rPr>
        <w:t xml:space="preserve">, software Step 7, </w:t>
      </w:r>
      <w:proofErr w:type="spellStart"/>
      <w:r>
        <w:rPr>
          <w:rFonts w:ascii="Arial" w:hAnsi="Arial" w:cs="Arial"/>
          <w:sz w:val="20"/>
          <w:szCs w:val="20"/>
          <w:lang w:val="es-MX"/>
        </w:rPr>
        <w:t>PLCs</w:t>
      </w:r>
      <w:proofErr w:type="spellEnd"/>
      <w:r>
        <w:rPr>
          <w:rFonts w:ascii="Arial" w:hAnsi="Arial" w:cs="Arial"/>
          <w:sz w:val="20"/>
          <w:szCs w:val="20"/>
          <w:lang w:val="es-MX"/>
        </w:rPr>
        <w:t xml:space="preserve"> S7-300, módulos </w:t>
      </w:r>
      <w:proofErr w:type="spellStart"/>
      <w:r>
        <w:rPr>
          <w:rFonts w:ascii="Arial" w:hAnsi="Arial" w:cs="Arial"/>
          <w:sz w:val="20"/>
          <w:szCs w:val="20"/>
          <w:lang w:val="es-MX"/>
        </w:rPr>
        <w:t>ASi</w:t>
      </w:r>
      <w:proofErr w:type="spellEnd"/>
      <w:r>
        <w:rPr>
          <w:rFonts w:ascii="Arial" w:hAnsi="Arial" w:cs="Arial"/>
          <w:sz w:val="20"/>
          <w:szCs w:val="20"/>
          <w:lang w:val="es-MX"/>
        </w:rPr>
        <w:t>, cables de comunicación.</w:t>
      </w:r>
    </w:p>
    <w:p w14:paraId="35689C2B" w14:textId="77777777" w:rsidR="005D3D2D" w:rsidRDefault="005D3D2D" w:rsidP="005D3D2D">
      <w:pPr>
        <w:pStyle w:val="Prrafodelista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65CEB">
        <w:rPr>
          <w:rFonts w:ascii="Arial" w:hAnsi="Arial" w:cs="Arial"/>
          <w:b/>
          <w:sz w:val="20"/>
          <w:szCs w:val="20"/>
        </w:rPr>
        <w:tab/>
      </w:r>
    </w:p>
    <w:p w14:paraId="093BF06C" w14:textId="77777777" w:rsidR="005D3D2D" w:rsidRPr="00D0438E" w:rsidRDefault="005D3D2D">
      <w:pPr>
        <w:pStyle w:val="Prrafodelista"/>
        <w:numPr>
          <w:ilvl w:val="0"/>
          <w:numId w:val="3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5B8307B2" w14:textId="77777777" w:rsidR="005D3D2D" w:rsidRPr="00965CEB" w:rsidRDefault="005D3D2D">
      <w:pPr>
        <w:pStyle w:val="Prrafodelista"/>
        <w:numPr>
          <w:ilvl w:val="0"/>
          <w:numId w:val="3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965CEB">
        <w:rPr>
          <w:rFonts w:ascii="Arial" w:hAnsi="Arial" w:cs="Arial"/>
          <w:b/>
          <w:sz w:val="20"/>
          <w:szCs w:val="20"/>
          <w:lang w:val="es-MX"/>
        </w:rPr>
        <w:t>Ambiente Requerido:</w:t>
      </w:r>
      <w:r w:rsidRPr="00965CEB">
        <w:rPr>
          <w:rFonts w:ascii="Arial" w:hAnsi="Arial" w:cs="Arial"/>
          <w:sz w:val="20"/>
          <w:szCs w:val="20"/>
          <w:lang w:val="es-MX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es-MX"/>
        </w:rPr>
        <w:t>Taller de mecatrónica</w:t>
      </w:r>
    </w:p>
    <w:p w14:paraId="4CCB14CD" w14:textId="77777777" w:rsidR="005D3D2D" w:rsidRPr="00CE43F4" w:rsidRDefault="005D3D2D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s-MX"/>
        </w:rPr>
      </w:pPr>
      <w:r w:rsidRPr="00CE43F4">
        <w:rPr>
          <w:rFonts w:ascii="Arial" w:hAnsi="Arial" w:cs="Arial"/>
          <w:b/>
          <w:sz w:val="20"/>
          <w:szCs w:val="20"/>
          <w:lang w:val="es-MX"/>
        </w:rPr>
        <w:t>Materiales:</w:t>
      </w:r>
      <w:r w:rsidRPr="00CE43F4">
        <w:rPr>
          <w:rFonts w:ascii="Arial" w:hAnsi="Arial" w:cs="Arial"/>
          <w:sz w:val="20"/>
          <w:szCs w:val="20"/>
          <w:lang w:val="es-MX"/>
        </w:rPr>
        <w:t xml:space="preserve"> Computador con acceso a internet</w:t>
      </w:r>
      <w:r>
        <w:rPr>
          <w:rFonts w:ascii="Arial" w:hAnsi="Arial" w:cs="Arial"/>
          <w:sz w:val="20"/>
          <w:szCs w:val="20"/>
          <w:lang w:val="es-MX"/>
        </w:rPr>
        <w:t xml:space="preserve">, software Step 7, </w:t>
      </w:r>
      <w:proofErr w:type="spellStart"/>
      <w:r>
        <w:rPr>
          <w:rFonts w:ascii="Arial" w:hAnsi="Arial" w:cs="Arial"/>
          <w:sz w:val="20"/>
          <w:szCs w:val="20"/>
          <w:lang w:val="es-MX"/>
        </w:rPr>
        <w:t>PLCs</w:t>
      </w:r>
      <w:proofErr w:type="spellEnd"/>
      <w:r>
        <w:rPr>
          <w:rFonts w:ascii="Arial" w:hAnsi="Arial" w:cs="Arial"/>
          <w:sz w:val="20"/>
          <w:szCs w:val="20"/>
          <w:lang w:val="es-MX"/>
        </w:rPr>
        <w:t xml:space="preserve"> S7-300, módulos </w:t>
      </w:r>
      <w:proofErr w:type="spellStart"/>
      <w:r>
        <w:rPr>
          <w:rFonts w:ascii="Arial" w:hAnsi="Arial" w:cs="Arial"/>
          <w:sz w:val="20"/>
          <w:szCs w:val="20"/>
          <w:lang w:val="es-MX"/>
        </w:rPr>
        <w:t>ASi</w:t>
      </w:r>
      <w:proofErr w:type="spellEnd"/>
      <w:r>
        <w:rPr>
          <w:rFonts w:ascii="Arial" w:hAnsi="Arial" w:cs="Arial"/>
          <w:sz w:val="20"/>
          <w:szCs w:val="20"/>
          <w:lang w:val="es-MX"/>
        </w:rPr>
        <w:t>, cables de comunicación, estaciones MPS de distribución, procesos y banda transportadora.</w:t>
      </w:r>
    </w:p>
    <w:p w14:paraId="73927A4F" w14:textId="77777777" w:rsidR="005D3D2D" w:rsidRDefault="005D3D2D" w:rsidP="00123CD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</w:p>
    <w:p w14:paraId="3F04484E" w14:textId="77777777" w:rsidR="00873EDD" w:rsidRDefault="00873EDD" w:rsidP="00123CD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</w:p>
    <w:p w14:paraId="712F6ED7" w14:textId="77777777" w:rsidR="00873EDD" w:rsidRDefault="00873EDD" w:rsidP="00123CD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</w:p>
    <w:p w14:paraId="212A6DD6" w14:textId="77777777" w:rsidR="00873EDD" w:rsidRDefault="00873EDD" w:rsidP="00123CD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</w:p>
    <w:p w14:paraId="51BDE0BA" w14:textId="77777777" w:rsidR="00873EDD" w:rsidRDefault="00873EDD" w:rsidP="00123CD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</w:p>
    <w:p w14:paraId="02AFCD5A" w14:textId="77777777" w:rsidR="00873EDD" w:rsidRDefault="00873EDD" w:rsidP="00123CD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</w:p>
    <w:p w14:paraId="30FDC450" w14:textId="77777777" w:rsidR="00873EDD" w:rsidRDefault="00873EDD" w:rsidP="00123CD3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</w:p>
    <w:p w14:paraId="74896376" w14:textId="77777777" w:rsidR="00461916" w:rsidRDefault="00461916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5334A7F3" w14:textId="77777777" w:rsidR="00461916" w:rsidRDefault="00461916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09BB763B" w14:textId="6A050B8A" w:rsidR="00B53D0D" w:rsidRPr="00F51763" w:rsidRDefault="00B53D0D" w:rsidP="00033399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F51763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="00743A27" w:rsidRPr="00F51763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ayout w:type="fixed"/>
        <w:tblLook w:val="04A0" w:firstRow="1" w:lastRow="0" w:firstColumn="1" w:lastColumn="0" w:noHBand="0" w:noVBand="1"/>
      </w:tblPr>
      <w:tblGrid>
        <w:gridCol w:w="1317"/>
        <w:gridCol w:w="2308"/>
        <w:gridCol w:w="1400"/>
        <w:gridCol w:w="1633"/>
        <w:gridCol w:w="1244"/>
        <w:gridCol w:w="315"/>
        <w:gridCol w:w="1412"/>
      </w:tblGrid>
      <w:tr w:rsidR="00475378" w:rsidRPr="00F51763" w14:paraId="7EF4B68F" w14:textId="77777777" w:rsidTr="002C3799">
        <w:trPr>
          <w:trHeight w:val="464"/>
        </w:trPr>
        <w:tc>
          <w:tcPr>
            <w:tcW w:w="1317" w:type="dxa"/>
            <w:shd w:val="clear" w:color="auto" w:fill="262626" w:themeFill="text1" w:themeFillTint="D9"/>
            <w:vAlign w:val="center"/>
          </w:tcPr>
          <w:p w14:paraId="5DA1453A" w14:textId="6E6E18AE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2308" w:type="dxa"/>
            <w:shd w:val="clear" w:color="auto" w:fill="262626" w:themeFill="text1" w:themeFillTint="D9"/>
            <w:vAlign w:val="center"/>
          </w:tcPr>
          <w:p w14:paraId="7DEC9540" w14:textId="1003F5C8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400" w:type="dxa"/>
            <w:shd w:val="clear" w:color="auto" w:fill="262626" w:themeFill="text1" w:themeFillTint="D9"/>
            <w:vAlign w:val="center"/>
          </w:tcPr>
          <w:p w14:paraId="2436F871" w14:textId="11839121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33" w:type="dxa"/>
            <w:shd w:val="clear" w:color="auto" w:fill="262626" w:themeFill="text1" w:themeFillTint="D9"/>
            <w:vAlign w:val="center"/>
          </w:tcPr>
          <w:p w14:paraId="366AA20D" w14:textId="19C7E20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244" w:type="dxa"/>
            <w:shd w:val="clear" w:color="auto" w:fill="262626" w:themeFill="text1" w:themeFillTint="D9"/>
            <w:vAlign w:val="center"/>
          </w:tcPr>
          <w:p w14:paraId="33D7A4C4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727" w:type="dxa"/>
            <w:gridSpan w:val="2"/>
            <w:shd w:val="clear" w:color="auto" w:fill="262626" w:themeFill="text1" w:themeFillTint="D9"/>
            <w:vAlign w:val="center"/>
          </w:tcPr>
          <w:p w14:paraId="72D8B716" w14:textId="77777777" w:rsidR="007659AA" w:rsidRPr="00F51763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475378" w:rsidRPr="00F51763" w14:paraId="5B95941D" w14:textId="77777777" w:rsidTr="002C3799">
        <w:trPr>
          <w:trHeight w:val="795"/>
        </w:trPr>
        <w:tc>
          <w:tcPr>
            <w:tcW w:w="1317" w:type="dxa"/>
          </w:tcPr>
          <w:p w14:paraId="645FCB30" w14:textId="0650879A" w:rsidR="007659AA" w:rsidRPr="00F51763" w:rsidRDefault="00A0270D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EJECUCION</w:t>
            </w:r>
          </w:p>
        </w:tc>
        <w:tc>
          <w:tcPr>
            <w:tcW w:w="2308" w:type="dxa"/>
          </w:tcPr>
          <w:p w14:paraId="1079603D" w14:textId="77777777" w:rsidR="00A0270D" w:rsidRDefault="00A0270D" w:rsidP="00A0270D">
            <w:pPr>
              <w:pStyle w:val="Textoindependiente"/>
              <w:spacing w:before="26"/>
              <w:ind w:left="285"/>
            </w:pPr>
            <w:r>
              <w:t>6. VERIFICAR EL FUNCIONAMIENTO</w:t>
            </w:r>
          </w:p>
          <w:p w14:paraId="1B6DC773" w14:textId="77777777" w:rsidR="00A0270D" w:rsidRDefault="00A0270D" w:rsidP="00A0270D">
            <w:pPr>
              <w:pStyle w:val="Textoindependiente"/>
              <w:spacing w:before="26"/>
              <w:ind w:left="285"/>
            </w:pPr>
            <w:r>
              <w:t>DEL PROTOTIPO Y DOCUMENTAR SU</w:t>
            </w:r>
          </w:p>
          <w:p w14:paraId="1574F07D" w14:textId="753359C8" w:rsidR="007659AA" w:rsidRPr="00F51763" w:rsidRDefault="00A0270D" w:rsidP="00A0270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t>DESARROLLO</w:t>
            </w:r>
            <w:r w:rsidRPr="00F51763">
              <w:rPr>
                <w:rFonts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</w:tcPr>
          <w:p w14:paraId="2B92BADE" w14:textId="77777777" w:rsidR="007659AA" w:rsidRPr="00F51763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633" w:type="dxa"/>
          </w:tcPr>
          <w:p w14:paraId="2095F1C9" w14:textId="77777777" w:rsidR="005D3D2D" w:rsidRPr="00965CEB" w:rsidRDefault="005D3D2D" w:rsidP="005D3D2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65CEB">
              <w:rPr>
                <w:rFonts w:ascii="Arial" w:hAnsi="Arial" w:cs="Arial"/>
                <w:b/>
                <w:sz w:val="20"/>
                <w:szCs w:val="20"/>
              </w:rPr>
              <w:t>Evidencias  de</w:t>
            </w:r>
            <w:proofErr w:type="gramEnd"/>
            <w:r w:rsidRPr="00965CE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Desempeño</w:t>
            </w:r>
            <w:r w:rsidRPr="00965CE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3695FA5" w14:textId="77777777" w:rsidR="005D3D2D" w:rsidRPr="00965CEB" w:rsidRDefault="005D3D2D" w:rsidP="005D3D2D">
            <w:pPr>
              <w:pStyle w:val="Prrafodelista"/>
              <w:tabs>
                <w:tab w:val="left" w:pos="4320"/>
                <w:tab w:val="left" w:pos="4485"/>
                <w:tab w:val="left" w:pos="5445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Programación y montaje de la automatización de la actividad 3.4</w:t>
            </w:r>
          </w:p>
          <w:p w14:paraId="6C871C8C" w14:textId="77777777" w:rsidR="005D3D2D" w:rsidRPr="00965CEB" w:rsidRDefault="005D3D2D" w:rsidP="005D3D2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65CEB">
              <w:rPr>
                <w:rFonts w:ascii="Arial" w:hAnsi="Arial" w:cs="Arial"/>
                <w:b/>
                <w:sz w:val="20"/>
                <w:szCs w:val="20"/>
              </w:rPr>
              <w:t>Evidencias  de</w:t>
            </w:r>
            <w:proofErr w:type="gramEnd"/>
            <w:r w:rsidRPr="00965CE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producto</w:t>
            </w:r>
            <w:r w:rsidRPr="00965CE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65F1E5F" w14:textId="77777777" w:rsidR="005D3D2D" w:rsidRDefault="005D3D2D" w:rsidP="005D3D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Archivo de simulación de la red del punto 3.3.4.</w:t>
            </w:r>
          </w:p>
          <w:p w14:paraId="5A1CF18F" w14:textId="77777777" w:rsidR="005D3D2D" w:rsidRDefault="005D3D2D" w:rsidP="005D3D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Redes de los puntos 3.3.5, 3.3.7 y 3.3.10.</w:t>
            </w:r>
          </w:p>
          <w:p w14:paraId="236BECFE" w14:textId="77777777" w:rsidR="005D3D2D" w:rsidRDefault="005D3D2D" w:rsidP="005D3D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Tabla del punto 3.3.8</w:t>
            </w:r>
          </w:p>
          <w:p w14:paraId="7E6F9147" w14:textId="77777777" w:rsidR="005D3D2D" w:rsidRDefault="005D3D2D" w:rsidP="005D3D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Simulación y montaje del punto 3.4</w:t>
            </w:r>
          </w:p>
          <w:p w14:paraId="19255C2A" w14:textId="77777777" w:rsidR="005D3D2D" w:rsidRPr="00965CEB" w:rsidRDefault="005D3D2D" w:rsidP="005D3D2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965CEB">
              <w:rPr>
                <w:rFonts w:ascii="Arial" w:hAnsi="Arial" w:cs="Arial"/>
                <w:b/>
                <w:sz w:val="20"/>
                <w:szCs w:val="20"/>
              </w:rPr>
              <w:t>Evidencias  de</w:t>
            </w:r>
            <w:proofErr w:type="gramEnd"/>
            <w:r w:rsidRPr="00965CE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conocimiento</w:t>
            </w:r>
            <w:r w:rsidRPr="00965CE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4E5EC53" w14:textId="494D650A" w:rsidR="00475378" w:rsidRPr="00F51763" w:rsidRDefault="005D3D2D" w:rsidP="005D3D2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Sustentación de la automatización del punto 3.4</w:t>
            </w:r>
          </w:p>
        </w:tc>
        <w:tc>
          <w:tcPr>
            <w:tcW w:w="1559" w:type="dxa"/>
            <w:gridSpan w:val="2"/>
          </w:tcPr>
          <w:p w14:paraId="23A802B2" w14:textId="15BE0463" w:rsidR="002C3799" w:rsidRPr="002C3799" w:rsidRDefault="005D3D2D" w:rsidP="002C3799">
            <w:pPr>
              <w:spacing w:line="240" w:lineRule="auto"/>
              <w:rPr>
                <w:rFonts w:cs="Calibri"/>
                <w:b/>
                <w:sz w:val="16"/>
                <w:szCs w:val="16"/>
              </w:rPr>
            </w:pPr>
            <w:r w:rsidRPr="001E241F">
              <w:rPr>
                <w:rFonts w:ascii="Arial" w:hAnsi="Arial" w:cs="Arial"/>
                <w:sz w:val="20"/>
                <w:szCs w:val="20"/>
              </w:rPr>
              <w:lastRenderedPageBreak/>
              <w:t>Planea, diseña y desarrolla sistemas de control de procesos automatizados y redes 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241F">
              <w:rPr>
                <w:rFonts w:ascii="Arial" w:hAnsi="Arial" w:cs="Arial"/>
                <w:sz w:val="20"/>
                <w:szCs w:val="20"/>
              </w:rPr>
              <w:t>comunicación industrial, simulando y verificando el comportamiento de las variables que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241F">
              <w:rPr>
                <w:rFonts w:ascii="Arial" w:hAnsi="Arial" w:cs="Arial"/>
                <w:sz w:val="20"/>
                <w:szCs w:val="20"/>
              </w:rPr>
              <w:t xml:space="preserve">intervienen en los </w:t>
            </w:r>
            <w:proofErr w:type="gramStart"/>
            <w:r w:rsidRPr="001E241F">
              <w:rPr>
                <w:rFonts w:ascii="Arial" w:hAnsi="Arial" w:cs="Arial"/>
                <w:sz w:val="20"/>
                <w:szCs w:val="20"/>
              </w:rPr>
              <w:t>mismos.</w:t>
            </w:r>
            <w:r w:rsidR="002C3799" w:rsidRPr="002C3799">
              <w:rPr>
                <w:rFonts w:cs="Calibri"/>
                <w:b/>
                <w:sz w:val="16"/>
                <w:szCs w:val="16"/>
              </w:rPr>
              <w:t>.</w:t>
            </w:r>
            <w:proofErr w:type="gramEnd"/>
          </w:p>
        </w:tc>
        <w:tc>
          <w:tcPr>
            <w:tcW w:w="1412" w:type="dxa"/>
          </w:tcPr>
          <w:p w14:paraId="1B359152" w14:textId="77777777" w:rsidR="005D3D2D" w:rsidRPr="00965CEB" w:rsidRDefault="005D3D2D" w:rsidP="005D3D2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65CE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TECNICA</w:t>
            </w:r>
            <w:r w:rsidRPr="00965CE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Observación directa</w:t>
            </w:r>
          </w:p>
          <w:p w14:paraId="7114BF8B" w14:textId="77777777" w:rsidR="005D3D2D" w:rsidRDefault="005D3D2D" w:rsidP="005D3D2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65CE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INSTRUMENTO</w:t>
            </w:r>
            <w:r w:rsidRPr="00965CE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Lista de chequeo de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desempeño</w:t>
            </w:r>
            <w:r w:rsidRPr="00965CE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4051FA6" w14:textId="77777777" w:rsidR="005D3D2D" w:rsidRDefault="005D3D2D" w:rsidP="005D3D2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39BE95E" w14:textId="77777777" w:rsidR="005D3D2D" w:rsidRPr="00965CEB" w:rsidRDefault="005D3D2D" w:rsidP="005D3D2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965CE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TECNICA</w:t>
            </w:r>
            <w:r w:rsidRPr="00965CEB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Valoración</w:t>
            </w:r>
            <w:proofErr w:type="spellEnd"/>
            <w:proofErr w:type="gram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del producto</w:t>
            </w:r>
          </w:p>
          <w:p w14:paraId="5F546841" w14:textId="77777777" w:rsidR="005D3D2D" w:rsidRDefault="005D3D2D" w:rsidP="005D3D2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65CE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INSTRUMENTO</w:t>
            </w:r>
            <w:r w:rsidRPr="00965CE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Lista de chequeo de producto</w:t>
            </w:r>
          </w:p>
          <w:p w14:paraId="44306CCA" w14:textId="77777777" w:rsidR="005D3D2D" w:rsidRDefault="005D3D2D" w:rsidP="005D3D2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F7C38A2" w14:textId="10CA5FCC" w:rsidR="007659AA" w:rsidRPr="00F51763" w:rsidRDefault="005D3D2D" w:rsidP="005D3D2D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FC0E9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TÉCNICA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: Respuesta a preguntas</w:t>
            </w:r>
          </w:p>
        </w:tc>
      </w:tr>
    </w:tbl>
    <w:p w14:paraId="03C363E3" w14:textId="77777777" w:rsidR="009448E8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</w:p>
    <w:p w14:paraId="0A16C9E8" w14:textId="77777777" w:rsidR="003E3CB8" w:rsidRDefault="003E3CB8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</w:p>
    <w:p w14:paraId="3AC5A262" w14:textId="77777777" w:rsidR="003E3CB8" w:rsidRDefault="003E3CB8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</w:p>
    <w:p w14:paraId="77010ECC" w14:textId="77777777" w:rsidR="003E3CB8" w:rsidRDefault="003E3CB8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</w:p>
    <w:p w14:paraId="185312F3" w14:textId="77777777" w:rsidR="003E3CB8" w:rsidRDefault="003E3CB8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</w:p>
    <w:p w14:paraId="25A3BCD1" w14:textId="77777777" w:rsidR="003E3CB8" w:rsidRDefault="003E3CB8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</w:p>
    <w:p w14:paraId="38DECF50" w14:textId="77777777" w:rsidR="003E3CB8" w:rsidRDefault="003E3CB8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</w:p>
    <w:p w14:paraId="0CCB4776" w14:textId="2069DF8D" w:rsidR="00F51763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5. GLOSARIO DE TÉRMINOS</w:t>
      </w:r>
    </w:p>
    <w:p w14:paraId="22F35E29" w14:textId="77777777" w:rsidR="005D3D2D" w:rsidRDefault="005D3D2D" w:rsidP="005D3D2D">
      <w:p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ASi</w:t>
      </w:r>
      <w:proofErr w:type="spellEnd"/>
      <w:r>
        <w:rPr>
          <w:rFonts w:ascii="Arial" w:hAnsi="Arial" w:cs="Arial"/>
          <w:sz w:val="20"/>
          <w:szCs w:val="20"/>
        </w:rPr>
        <w:t xml:space="preserve">: </w:t>
      </w:r>
      <w:r w:rsidRPr="00493F99">
        <w:rPr>
          <w:rFonts w:ascii="Arial" w:hAnsi="Arial" w:cs="Arial"/>
          <w:sz w:val="20"/>
          <w:szCs w:val="20"/>
        </w:rPr>
        <w:t>AS-i es un Bus de Sensores y Actuadores, estándar internacional IEC62026-2 y europeo EN 50295 para el nivel de campo más bajo desde 1999.</w:t>
      </w:r>
    </w:p>
    <w:p w14:paraId="6D7008DC" w14:textId="77777777" w:rsidR="005D3D2D" w:rsidRPr="002E6C09" w:rsidRDefault="005D3D2D" w:rsidP="005D3D2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MPI: </w:t>
      </w:r>
      <w:r w:rsidRPr="00493F99">
        <w:rPr>
          <w:rFonts w:ascii="Arial" w:hAnsi="Arial" w:cs="Arial"/>
          <w:sz w:val="20"/>
          <w:szCs w:val="20"/>
        </w:rPr>
        <w:t>La red MPI utiliza la topología tipo BUS donde pueden interconectarse hasta 32 participantes, bajo la norma física RS485. Cada equipo de la red debe poseer una dirección MPI diferente.</w:t>
      </w:r>
    </w:p>
    <w:p w14:paraId="025D46E0" w14:textId="77777777" w:rsidR="003E2785" w:rsidRPr="009448E8" w:rsidRDefault="003E2785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15ADBB07" w14:textId="77777777" w:rsidR="009448E8" w:rsidRDefault="009448E8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766C054C" w14:textId="77777777" w:rsidR="00D07159" w:rsidRDefault="00D07159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05B1131B" w14:textId="77777777" w:rsidR="00D07159" w:rsidRDefault="00D07159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4CFAABAA" w14:textId="77777777" w:rsidR="00D07159" w:rsidRDefault="00D07159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D812BFE" w14:textId="60F798CC" w:rsidR="00B53D0D" w:rsidRPr="00F51763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14:paraId="6D0A3AB5" w14:textId="77777777" w:rsidR="005D3D2D" w:rsidRPr="00086401" w:rsidRDefault="005D3D2D" w:rsidP="005D3D2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Abad Domingo</w:t>
      </w:r>
      <w:r w:rsidRPr="002E6C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A. (2012</w:t>
      </w:r>
      <w:r w:rsidRPr="002E6C09">
        <w:rPr>
          <w:rFonts w:ascii="Arial" w:hAnsi="Arial" w:cs="Arial"/>
          <w:sz w:val="20"/>
          <w:szCs w:val="20"/>
        </w:rPr>
        <w:t xml:space="preserve">). </w:t>
      </w:r>
      <w:r w:rsidRPr="004C5347">
        <w:rPr>
          <w:rFonts w:ascii="Arial" w:hAnsi="Arial" w:cs="Arial"/>
          <w:sz w:val="20"/>
          <w:szCs w:val="20"/>
          <w:lang w:val="en-US"/>
        </w:rPr>
        <w:t xml:space="preserve">Redes Locales (1a. ed.). </w:t>
      </w:r>
      <w:r w:rsidRPr="00131F30">
        <w:rPr>
          <w:rFonts w:ascii="Arial" w:hAnsi="Arial" w:cs="Arial"/>
          <w:sz w:val="20"/>
          <w:szCs w:val="20"/>
          <w:lang w:val="en-US"/>
        </w:rPr>
        <w:t xml:space="preserve">McGraw-Hill. </w:t>
      </w:r>
      <w:hyperlink r:id="rId19" w:history="1">
        <w:r w:rsidRPr="00086401">
          <w:rPr>
            <w:rStyle w:val="Hipervnculo"/>
            <w:rFonts w:ascii="Arial" w:hAnsi="Arial" w:cs="Arial"/>
            <w:sz w:val="20"/>
            <w:szCs w:val="20"/>
          </w:rPr>
          <w:t>https://elibro-net.bdigital.sena.edu.co/es/ereader/senavirtual/50228</w:t>
        </w:r>
      </w:hyperlink>
    </w:p>
    <w:p w14:paraId="3C7B2871" w14:textId="77777777" w:rsidR="005D3D2D" w:rsidRPr="00086401" w:rsidRDefault="005D3D2D" w:rsidP="005D3D2D">
      <w:pPr>
        <w:jc w:val="both"/>
        <w:rPr>
          <w:rFonts w:ascii="Arial" w:hAnsi="Arial" w:cs="Arial"/>
          <w:sz w:val="20"/>
          <w:szCs w:val="20"/>
          <w:lang w:val="es-ES"/>
        </w:rPr>
      </w:pPr>
      <w:r w:rsidRPr="00086401">
        <w:rPr>
          <w:rFonts w:ascii="Arial" w:hAnsi="Arial" w:cs="Arial"/>
          <w:sz w:val="20"/>
          <w:szCs w:val="20"/>
          <w:lang w:val="es-ES"/>
        </w:rPr>
        <w:t xml:space="preserve">Rodríguez </w:t>
      </w:r>
      <w:proofErr w:type="spellStart"/>
      <w:r w:rsidRPr="00086401">
        <w:rPr>
          <w:rFonts w:ascii="Arial" w:hAnsi="Arial" w:cs="Arial"/>
          <w:sz w:val="20"/>
          <w:szCs w:val="20"/>
          <w:lang w:val="es-ES"/>
        </w:rPr>
        <w:t>Penin</w:t>
      </w:r>
      <w:proofErr w:type="spellEnd"/>
      <w:r w:rsidRPr="00086401">
        <w:rPr>
          <w:rFonts w:ascii="Arial" w:hAnsi="Arial" w:cs="Arial"/>
          <w:sz w:val="20"/>
          <w:szCs w:val="20"/>
          <w:lang w:val="es-ES"/>
        </w:rPr>
        <w:t xml:space="preserve">, A. Comunicaciones industriales. Barcelona: Marcombo, 2008. p. </w:t>
      </w:r>
      <w:hyperlink r:id="rId20" w:history="1">
        <w:r w:rsidRPr="00086401">
          <w:rPr>
            <w:rStyle w:val="Hipervnculo"/>
            <w:rFonts w:ascii="Arial" w:hAnsi="Arial" w:cs="Arial"/>
            <w:sz w:val="20"/>
            <w:szCs w:val="20"/>
            <w:lang w:val="es-ES"/>
          </w:rPr>
          <w:t>https://elibro-net.bdigital.sena.edu.co/es/ereader/senavirtual/35710?page=10</w:t>
        </w:r>
      </w:hyperlink>
    </w:p>
    <w:p w14:paraId="42F632FE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70A05259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B68AA85" w14:textId="77777777" w:rsidR="005C40F2" w:rsidRDefault="005C40F2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47B38BBD" w14:textId="77777777" w:rsidR="005C40F2" w:rsidRDefault="005C40F2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51CF4B3" w14:textId="77777777" w:rsidR="005C40F2" w:rsidRDefault="005C40F2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7E5F586" w14:textId="77777777" w:rsidR="005C40F2" w:rsidRDefault="005C40F2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7EFBE5EC" w14:textId="77777777" w:rsidR="005C40F2" w:rsidRDefault="005C40F2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13755A0" w14:textId="77777777" w:rsidR="005C40F2" w:rsidRDefault="005C40F2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1D31CB1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1491903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CAA70A7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FC10496" w14:textId="77777777" w:rsidR="0092729E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11B09E99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9448E8" w:rsidRDefault="0092729E" w:rsidP="009448E8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0"/>
        <w:gridCol w:w="2601"/>
        <w:gridCol w:w="1549"/>
        <w:gridCol w:w="1952"/>
        <w:gridCol w:w="2435"/>
      </w:tblGrid>
      <w:tr w:rsidR="005C40F2" w:rsidRPr="00F51763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="005C40F2" w:rsidRPr="00F51763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F51763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7C698B47" w14:textId="3A6D5EE6" w:rsidR="00B53D0D" w:rsidRPr="00F51763" w:rsidRDefault="00D57871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ABEL CHAPARRO</w:t>
            </w:r>
          </w:p>
        </w:tc>
        <w:tc>
          <w:tcPr>
            <w:tcW w:w="1559" w:type="dxa"/>
          </w:tcPr>
          <w:p w14:paraId="78111428" w14:textId="2D2C45C5" w:rsidR="00B53D0D" w:rsidRPr="00F51763" w:rsidRDefault="00BF0089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INSTRUCTOR </w:t>
            </w:r>
          </w:p>
        </w:tc>
        <w:tc>
          <w:tcPr>
            <w:tcW w:w="1701" w:type="dxa"/>
          </w:tcPr>
          <w:p w14:paraId="423F3BFD" w14:textId="55800251" w:rsidR="00B53D0D" w:rsidRPr="00F51763" w:rsidRDefault="005B27FA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AUTOMATIZACION Y MECATRONICA</w:t>
            </w:r>
          </w:p>
        </w:tc>
        <w:tc>
          <w:tcPr>
            <w:tcW w:w="2551" w:type="dxa"/>
          </w:tcPr>
          <w:p w14:paraId="0EED43B0" w14:textId="3E9A91C4" w:rsidR="00B53D0D" w:rsidRPr="00F51763" w:rsidRDefault="005C40F2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202</w:t>
            </w:r>
            <w:r w:rsidR="00D57871">
              <w:rPr>
                <w:rFonts w:cs="Calibri"/>
                <w:b/>
              </w:rPr>
              <w:t>5</w:t>
            </w:r>
          </w:p>
        </w:tc>
      </w:tr>
    </w:tbl>
    <w:p w14:paraId="4D6657C4" w14:textId="77777777" w:rsidR="0092729E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F51763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F51763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F51763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="005C40F2" w:rsidRPr="00F51763" w14:paraId="7D3D6392" w14:textId="77777777" w:rsidTr="00F51763">
        <w:tc>
          <w:tcPr>
            <w:tcW w:w="1235" w:type="dxa"/>
          </w:tcPr>
          <w:p w14:paraId="225C3536" w14:textId="77777777" w:rsidR="005C40F2" w:rsidRPr="00F51763" w:rsidRDefault="005C40F2" w:rsidP="005C40F2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32781806" w:rsidR="005C40F2" w:rsidRPr="00F51763" w:rsidRDefault="005C40F2" w:rsidP="005C40F2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6C632465" w:rsidR="005C40F2" w:rsidRPr="00F51763" w:rsidRDefault="005C40F2" w:rsidP="005C40F2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1BFDA301" w:rsidR="005C40F2" w:rsidRPr="00F51763" w:rsidRDefault="005C40F2" w:rsidP="005C40F2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2EC022A3" w:rsidR="005C40F2" w:rsidRPr="00F51763" w:rsidRDefault="005C40F2" w:rsidP="005C40F2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4AD6D542" w:rsidR="005C40F2" w:rsidRPr="00F51763" w:rsidRDefault="005C40F2" w:rsidP="005C40F2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F51763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F51763">
      <w:headerReference w:type="even" r:id="rId21"/>
      <w:headerReference w:type="default" r:id="rId22"/>
      <w:footerReference w:type="default" r:id="rId23"/>
      <w:headerReference w:type="first" r:id="rId2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DAC92" w14:textId="77777777" w:rsidR="00EC1182" w:rsidRDefault="00EC1182">
      <w:pPr>
        <w:spacing w:after="0" w:line="240" w:lineRule="auto"/>
      </w:pPr>
      <w:r>
        <w:separator/>
      </w:r>
    </w:p>
  </w:endnote>
  <w:endnote w:type="continuationSeparator" w:id="0">
    <w:p w14:paraId="4CA3E0D5" w14:textId="77777777" w:rsidR="00EC1182" w:rsidRDefault="00EC1182">
      <w:pPr>
        <w:spacing w:after="0" w:line="240" w:lineRule="auto"/>
      </w:pPr>
      <w:r>
        <w:continuationSeparator/>
      </w:r>
    </w:p>
  </w:endnote>
  <w:endnote w:type="continuationNotice" w:id="1">
    <w:p w14:paraId="66CFFBF7" w14:textId="77777777" w:rsidR="00EC1182" w:rsidRDefault="00EC11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Arial MT">
    <w:altName w:val="Arial"/>
    <w:charset w:val="01"/>
    <w:family w:val="swiss"/>
    <w:pitch w:val="variable"/>
  </w:font>
  <w:font w:name="Myriad Pro Cond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3EDA6" w14:textId="77777777" w:rsidR="00EC1182" w:rsidRDefault="00EC1182">
      <w:pPr>
        <w:spacing w:after="0" w:line="240" w:lineRule="auto"/>
      </w:pPr>
      <w:r>
        <w:separator/>
      </w:r>
    </w:p>
  </w:footnote>
  <w:footnote w:type="continuationSeparator" w:id="0">
    <w:p w14:paraId="5C48591C" w14:textId="77777777" w:rsidR="00EC1182" w:rsidRDefault="00EC1182">
      <w:pPr>
        <w:spacing w:after="0" w:line="240" w:lineRule="auto"/>
      </w:pPr>
      <w:r>
        <w:continuationSeparator/>
      </w:r>
    </w:p>
  </w:footnote>
  <w:footnote w:type="continuationNotice" w:id="1">
    <w:p w14:paraId="406960A8" w14:textId="77777777" w:rsidR="00EC1182" w:rsidRDefault="00EC11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E21D2"/>
    <w:multiLevelType w:val="hybridMultilevel"/>
    <w:tmpl w:val="AF2E1A4A"/>
    <w:lvl w:ilvl="0" w:tplc="B0CE4E14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051E45"/>
    <w:multiLevelType w:val="multilevel"/>
    <w:tmpl w:val="DBA4B6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3A11F8"/>
    <w:multiLevelType w:val="multilevel"/>
    <w:tmpl w:val="0EB2155C"/>
    <w:styleLink w:val="Listaactual1"/>
    <w:lvl w:ilvl="0">
      <w:start w:val="3"/>
      <w:numFmt w:val="decimal"/>
      <w:lvlText w:val="%1"/>
      <w:lvlJc w:val="left"/>
      <w:pPr>
        <w:ind w:left="480" w:hanging="480"/>
      </w:pPr>
      <w:rPr>
        <w:rFonts w:ascii="Calibri" w:hAnsi="Calibri" w:cs="Calibri" w:hint="default"/>
        <w:b/>
        <w:sz w:val="24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ascii="Calibri" w:hAnsi="Calibri" w:cs="Calibri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Calibri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cs="Calibri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cs="Calibri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cs="Calibri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cs="Calibri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cs="Calibri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hAnsi="Calibri" w:cs="Calibri" w:hint="default"/>
        <w:b/>
        <w:sz w:val="24"/>
      </w:rPr>
    </w:lvl>
  </w:abstractNum>
  <w:abstractNum w:abstractNumId="4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579366500">
    <w:abstractNumId w:val="5"/>
  </w:num>
  <w:num w:numId="2" w16cid:durableId="1926918412">
    <w:abstractNumId w:val="2"/>
  </w:num>
  <w:num w:numId="3" w16cid:durableId="48457321">
    <w:abstractNumId w:val="4"/>
  </w:num>
  <w:num w:numId="4" w16cid:durableId="1079908935">
    <w:abstractNumId w:val="1"/>
  </w:num>
  <w:num w:numId="5" w16cid:durableId="77601800">
    <w:abstractNumId w:val="3"/>
  </w:num>
  <w:num w:numId="6" w16cid:durableId="10520082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001F3"/>
    <w:rsid w:val="00026F2B"/>
    <w:rsid w:val="00033399"/>
    <w:rsid w:val="000351C0"/>
    <w:rsid w:val="00035BA5"/>
    <w:rsid w:val="000401F6"/>
    <w:rsid w:val="00050E23"/>
    <w:rsid w:val="000723CC"/>
    <w:rsid w:val="0007617C"/>
    <w:rsid w:val="00086EDA"/>
    <w:rsid w:val="000935DA"/>
    <w:rsid w:val="000A1607"/>
    <w:rsid w:val="000A648F"/>
    <w:rsid w:val="000A6D05"/>
    <w:rsid w:val="000A7D3A"/>
    <w:rsid w:val="000C1F8C"/>
    <w:rsid w:val="000C285C"/>
    <w:rsid w:val="000C2900"/>
    <w:rsid w:val="000C4D41"/>
    <w:rsid w:val="000D39A9"/>
    <w:rsid w:val="000D4ED5"/>
    <w:rsid w:val="000E3051"/>
    <w:rsid w:val="000E3344"/>
    <w:rsid w:val="000F2166"/>
    <w:rsid w:val="000F620D"/>
    <w:rsid w:val="00103E26"/>
    <w:rsid w:val="00117BFB"/>
    <w:rsid w:val="00123CD3"/>
    <w:rsid w:val="00142081"/>
    <w:rsid w:val="00142EF3"/>
    <w:rsid w:val="00143597"/>
    <w:rsid w:val="001610FB"/>
    <w:rsid w:val="00162728"/>
    <w:rsid w:val="0016733B"/>
    <w:rsid w:val="00170F43"/>
    <w:rsid w:val="00172F63"/>
    <w:rsid w:val="00174851"/>
    <w:rsid w:val="001763B2"/>
    <w:rsid w:val="0018065E"/>
    <w:rsid w:val="001910B9"/>
    <w:rsid w:val="001978CB"/>
    <w:rsid w:val="001A6943"/>
    <w:rsid w:val="001B4293"/>
    <w:rsid w:val="001C508E"/>
    <w:rsid w:val="001C657B"/>
    <w:rsid w:val="001D13C2"/>
    <w:rsid w:val="001D75C8"/>
    <w:rsid w:val="00201732"/>
    <w:rsid w:val="00206054"/>
    <w:rsid w:val="00215896"/>
    <w:rsid w:val="00233A9B"/>
    <w:rsid w:val="00257D71"/>
    <w:rsid w:val="00261208"/>
    <w:rsid w:val="00276F20"/>
    <w:rsid w:val="0029627C"/>
    <w:rsid w:val="002C3799"/>
    <w:rsid w:val="002C6178"/>
    <w:rsid w:val="002C7B0B"/>
    <w:rsid w:val="002D12AD"/>
    <w:rsid w:val="002D1E24"/>
    <w:rsid w:val="002E0F5A"/>
    <w:rsid w:val="0030225C"/>
    <w:rsid w:val="003163ED"/>
    <w:rsid w:val="003232D5"/>
    <w:rsid w:val="00330D6D"/>
    <w:rsid w:val="003315D6"/>
    <w:rsid w:val="00334094"/>
    <w:rsid w:val="0033486C"/>
    <w:rsid w:val="0034196B"/>
    <w:rsid w:val="00346DE9"/>
    <w:rsid w:val="00351769"/>
    <w:rsid w:val="00356D3E"/>
    <w:rsid w:val="003605B2"/>
    <w:rsid w:val="00362DE7"/>
    <w:rsid w:val="003630EC"/>
    <w:rsid w:val="0036676B"/>
    <w:rsid w:val="003703E6"/>
    <w:rsid w:val="00377B61"/>
    <w:rsid w:val="00380198"/>
    <w:rsid w:val="00383600"/>
    <w:rsid w:val="003849EA"/>
    <w:rsid w:val="0038578C"/>
    <w:rsid w:val="00395869"/>
    <w:rsid w:val="003A64C4"/>
    <w:rsid w:val="003B0CAA"/>
    <w:rsid w:val="003B2FA3"/>
    <w:rsid w:val="003B4681"/>
    <w:rsid w:val="003B493D"/>
    <w:rsid w:val="003B7621"/>
    <w:rsid w:val="003C1F13"/>
    <w:rsid w:val="003C3B12"/>
    <w:rsid w:val="003D05A9"/>
    <w:rsid w:val="003D46F8"/>
    <w:rsid w:val="003D49F8"/>
    <w:rsid w:val="003E2785"/>
    <w:rsid w:val="003E3CB8"/>
    <w:rsid w:val="003E59D3"/>
    <w:rsid w:val="003F0D5E"/>
    <w:rsid w:val="003F401A"/>
    <w:rsid w:val="00400D09"/>
    <w:rsid w:val="00417AA3"/>
    <w:rsid w:val="00424075"/>
    <w:rsid w:val="004336F5"/>
    <w:rsid w:val="004360C9"/>
    <w:rsid w:val="00444A2D"/>
    <w:rsid w:val="00451A05"/>
    <w:rsid w:val="00455F18"/>
    <w:rsid w:val="00461916"/>
    <w:rsid w:val="00462109"/>
    <w:rsid w:val="004673B2"/>
    <w:rsid w:val="00475378"/>
    <w:rsid w:val="00481BE6"/>
    <w:rsid w:val="004B0852"/>
    <w:rsid w:val="004B0C97"/>
    <w:rsid w:val="004B15EA"/>
    <w:rsid w:val="004B415D"/>
    <w:rsid w:val="004C1D00"/>
    <w:rsid w:val="004D29DA"/>
    <w:rsid w:val="004D5438"/>
    <w:rsid w:val="004D5DDB"/>
    <w:rsid w:val="004D73FE"/>
    <w:rsid w:val="004F7099"/>
    <w:rsid w:val="00502891"/>
    <w:rsid w:val="00504738"/>
    <w:rsid w:val="00507520"/>
    <w:rsid w:val="005105C8"/>
    <w:rsid w:val="00513E70"/>
    <w:rsid w:val="00522D48"/>
    <w:rsid w:val="005242C6"/>
    <w:rsid w:val="00526CEB"/>
    <w:rsid w:val="00532B73"/>
    <w:rsid w:val="00533833"/>
    <w:rsid w:val="005363B3"/>
    <w:rsid w:val="00537159"/>
    <w:rsid w:val="00553E9D"/>
    <w:rsid w:val="00571F67"/>
    <w:rsid w:val="00573394"/>
    <w:rsid w:val="00584B24"/>
    <w:rsid w:val="00584FA2"/>
    <w:rsid w:val="005931AF"/>
    <w:rsid w:val="005A6579"/>
    <w:rsid w:val="005B27FA"/>
    <w:rsid w:val="005C40F2"/>
    <w:rsid w:val="005C604B"/>
    <w:rsid w:val="005D3455"/>
    <w:rsid w:val="005D3D2D"/>
    <w:rsid w:val="005D762E"/>
    <w:rsid w:val="005D7C2A"/>
    <w:rsid w:val="005E2F69"/>
    <w:rsid w:val="005E716B"/>
    <w:rsid w:val="005F6C5F"/>
    <w:rsid w:val="00604A19"/>
    <w:rsid w:val="0064025B"/>
    <w:rsid w:val="00644A82"/>
    <w:rsid w:val="006465E4"/>
    <w:rsid w:val="00646F55"/>
    <w:rsid w:val="00657D78"/>
    <w:rsid w:val="00660CCC"/>
    <w:rsid w:val="00670306"/>
    <w:rsid w:val="00675A30"/>
    <w:rsid w:val="006866E9"/>
    <w:rsid w:val="006A0BF0"/>
    <w:rsid w:val="006D40B9"/>
    <w:rsid w:val="006E505C"/>
    <w:rsid w:val="006F158B"/>
    <w:rsid w:val="006F293B"/>
    <w:rsid w:val="00702E2E"/>
    <w:rsid w:val="00704BC3"/>
    <w:rsid w:val="00727532"/>
    <w:rsid w:val="00730F96"/>
    <w:rsid w:val="0073346A"/>
    <w:rsid w:val="00743A27"/>
    <w:rsid w:val="007467F8"/>
    <w:rsid w:val="007553B0"/>
    <w:rsid w:val="00760E1F"/>
    <w:rsid w:val="00761526"/>
    <w:rsid w:val="00763DBE"/>
    <w:rsid w:val="007659AA"/>
    <w:rsid w:val="007669B0"/>
    <w:rsid w:val="00773953"/>
    <w:rsid w:val="007817D1"/>
    <w:rsid w:val="0079384C"/>
    <w:rsid w:val="007A1E8F"/>
    <w:rsid w:val="007A4DEE"/>
    <w:rsid w:val="007B3208"/>
    <w:rsid w:val="007B3FA1"/>
    <w:rsid w:val="007B4994"/>
    <w:rsid w:val="007B72D1"/>
    <w:rsid w:val="007C17B9"/>
    <w:rsid w:val="007C3AB2"/>
    <w:rsid w:val="007D39F2"/>
    <w:rsid w:val="007D4273"/>
    <w:rsid w:val="007D6A67"/>
    <w:rsid w:val="007F2F56"/>
    <w:rsid w:val="007F7DDD"/>
    <w:rsid w:val="00802F26"/>
    <w:rsid w:val="00812A67"/>
    <w:rsid w:val="00812AB6"/>
    <w:rsid w:val="00815D58"/>
    <w:rsid w:val="00827748"/>
    <w:rsid w:val="00834292"/>
    <w:rsid w:val="00840473"/>
    <w:rsid w:val="00845E20"/>
    <w:rsid w:val="00851F3E"/>
    <w:rsid w:val="0086181F"/>
    <w:rsid w:val="008637BE"/>
    <w:rsid w:val="0086692D"/>
    <w:rsid w:val="00873EDD"/>
    <w:rsid w:val="00880A59"/>
    <w:rsid w:val="00882E32"/>
    <w:rsid w:val="00886060"/>
    <w:rsid w:val="008A008B"/>
    <w:rsid w:val="008B2EE3"/>
    <w:rsid w:val="008B585A"/>
    <w:rsid w:val="008B7194"/>
    <w:rsid w:val="008D0E01"/>
    <w:rsid w:val="008D48E0"/>
    <w:rsid w:val="008D4ED9"/>
    <w:rsid w:val="008D7773"/>
    <w:rsid w:val="008E380F"/>
    <w:rsid w:val="008F2CC9"/>
    <w:rsid w:val="008F5A23"/>
    <w:rsid w:val="009015A5"/>
    <w:rsid w:val="00915354"/>
    <w:rsid w:val="00921CC6"/>
    <w:rsid w:val="0092729E"/>
    <w:rsid w:val="00927967"/>
    <w:rsid w:val="00936558"/>
    <w:rsid w:val="00942980"/>
    <w:rsid w:val="009448E8"/>
    <w:rsid w:val="00970E71"/>
    <w:rsid w:val="0098509B"/>
    <w:rsid w:val="00986620"/>
    <w:rsid w:val="0099262D"/>
    <w:rsid w:val="009A104E"/>
    <w:rsid w:val="009A7D91"/>
    <w:rsid w:val="009B2545"/>
    <w:rsid w:val="009B6B97"/>
    <w:rsid w:val="009C2C49"/>
    <w:rsid w:val="009C3957"/>
    <w:rsid w:val="009C7E24"/>
    <w:rsid w:val="009D3278"/>
    <w:rsid w:val="009D5E9B"/>
    <w:rsid w:val="009E1478"/>
    <w:rsid w:val="009E25EC"/>
    <w:rsid w:val="009F1A74"/>
    <w:rsid w:val="00A021B0"/>
    <w:rsid w:val="00A0270D"/>
    <w:rsid w:val="00A03DBC"/>
    <w:rsid w:val="00A06802"/>
    <w:rsid w:val="00A30720"/>
    <w:rsid w:val="00A321C1"/>
    <w:rsid w:val="00A32241"/>
    <w:rsid w:val="00A35BCF"/>
    <w:rsid w:val="00A41BA5"/>
    <w:rsid w:val="00A63563"/>
    <w:rsid w:val="00A73C92"/>
    <w:rsid w:val="00A87B78"/>
    <w:rsid w:val="00A92164"/>
    <w:rsid w:val="00A93D42"/>
    <w:rsid w:val="00AA0EA8"/>
    <w:rsid w:val="00AB4BD8"/>
    <w:rsid w:val="00AC21A6"/>
    <w:rsid w:val="00AE41C4"/>
    <w:rsid w:val="00AE6C20"/>
    <w:rsid w:val="00AF04B5"/>
    <w:rsid w:val="00AF79AC"/>
    <w:rsid w:val="00B03D78"/>
    <w:rsid w:val="00B177E4"/>
    <w:rsid w:val="00B23D05"/>
    <w:rsid w:val="00B334B2"/>
    <w:rsid w:val="00B36470"/>
    <w:rsid w:val="00B37BFF"/>
    <w:rsid w:val="00B4353E"/>
    <w:rsid w:val="00B457AB"/>
    <w:rsid w:val="00B53D0D"/>
    <w:rsid w:val="00B563E5"/>
    <w:rsid w:val="00B612F2"/>
    <w:rsid w:val="00B67A68"/>
    <w:rsid w:val="00B77608"/>
    <w:rsid w:val="00B83885"/>
    <w:rsid w:val="00B8432D"/>
    <w:rsid w:val="00B92710"/>
    <w:rsid w:val="00B94F4A"/>
    <w:rsid w:val="00BA3E8C"/>
    <w:rsid w:val="00BA649D"/>
    <w:rsid w:val="00BB1768"/>
    <w:rsid w:val="00BB3F70"/>
    <w:rsid w:val="00BB464D"/>
    <w:rsid w:val="00BC47D1"/>
    <w:rsid w:val="00BE631B"/>
    <w:rsid w:val="00BF0089"/>
    <w:rsid w:val="00BF1D72"/>
    <w:rsid w:val="00BF205F"/>
    <w:rsid w:val="00C21CBC"/>
    <w:rsid w:val="00C31715"/>
    <w:rsid w:val="00C34BDE"/>
    <w:rsid w:val="00C40C7E"/>
    <w:rsid w:val="00C45473"/>
    <w:rsid w:val="00C468EA"/>
    <w:rsid w:val="00C5311C"/>
    <w:rsid w:val="00C57745"/>
    <w:rsid w:val="00C60DAC"/>
    <w:rsid w:val="00CA0282"/>
    <w:rsid w:val="00CA04AC"/>
    <w:rsid w:val="00CA46F1"/>
    <w:rsid w:val="00CA5911"/>
    <w:rsid w:val="00CA7209"/>
    <w:rsid w:val="00CB287D"/>
    <w:rsid w:val="00CB5CD6"/>
    <w:rsid w:val="00CC084F"/>
    <w:rsid w:val="00CC09B2"/>
    <w:rsid w:val="00CE63EF"/>
    <w:rsid w:val="00CE69A9"/>
    <w:rsid w:val="00CF1AB6"/>
    <w:rsid w:val="00CF66F5"/>
    <w:rsid w:val="00D07159"/>
    <w:rsid w:val="00D07F14"/>
    <w:rsid w:val="00D11770"/>
    <w:rsid w:val="00D16FB3"/>
    <w:rsid w:val="00D26C31"/>
    <w:rsid w:val="00D277E1"/>
    <w:rsid w:val="00D30FD4"/>
    <w:rsid w:val="00D35B07"/>
    <w:rsid w:val="00D5674A"/>
    <w:rsid w:val="00D57871"/>
    <w:rsid w:val="00D57C86"/>
    <w:rsid w:val="00D63A4F"/>
    <w:rsid w:val="00D763CD"/>
    <w:rsid w:val="00D83758"/>
    <w:rsid w:val="00D83FDF"/>
    <w:rsid w:val="00D85CF8"/>
    <w:rsid w:val="00D878E2"/>
    <w:rsid w:val="00D94001"/>
    <w:rsid w:val="00D965A1"/>
    <w:rsid w:val="00DA15D3"/>
    <w:rsid w:val="00DB38B7"/>
    <w:rsid w:val="00DC52B5"/>
    <w:rsid w:val="00DD7DE9"/>
    <w:rsid w:val="00DE0240"/>
    <w:rsid w:val="00DE6D8E"/>
    <w:rsid w:val="00DF64EE"/>
    <w:rsid w:val="00E070BD"/>
    <w:rsid w:val="00E1063F"/>
    <w:rsid w:val="00E21FE2"/>
    <w:rsid w:val="00E31BC7"/>
    <w:rsid w:val="00E32C88"/>
    <w:rsid w:val="00E34F6F"/>
    <w:rsid w:val="00E413A0"/>
    <w:rsid w:val="00E5319B"/>
    <w:rsid w:val="00E54187"/>
    <w:rsid w:val="00E6030D"/>
    <w:rsid w:val="00E63423"/>
    <w:rsid w:val="00E66C40"/>
    <w:rsid w:val="00E722E7"/>
    <w:rsid w:val="00E827B7"/>
    <w:rsid w:val="00E84005"/>
    <w:rsid w:val="00E85AFD"/>
    <w:rsid w:val="00E87E29"/>
    <w:rsid w:val="00E90917"/>
    <w:rsid w:val="00E96F78"/>
    <w:rsid w:val="00EB21B5"/>
    <w:rsid w:val="00EB2954"/>
    <w:rsid w:val="00EB5C81"/>
    <w:rsid w:val="00EC1182"/>
    <w:rsid w:val="00EC2073"/>
    <w:rsid w:val="00ED5813"/>
    <w:rsid w:val="00ED7BBC"/>
    <w:rsid w:val="00EE736D"/>
    <w:rsid w:val="00F07A2B"/>
    <w:rsid w:val="00F23237"/>
    <w:rsid w:val="00F2679D"/>
    <w:rsid w:val="00F2684A"/>
    <w:rsid w:val="00F313AB"/>
    <w:rsid w:val="00F439FE"/>
    <w:rsid w:val="00F456E1"/>
    <w:rsid w:val="00F514B4"/>
    <w:rsid w:val="00F51763"/>
    <w:rsid w:val="00F54A6B"/>
    <w:rsid w:val="00F62045"/>
    <w:rsid w:val="00F67240"/>
    <w:rsid w:val="00F72922"/>
    <w:rsid w:val="00F74020"/>
    <w:rsid w:val="00F77726"/>
    <w:rsid w:val="00F90BAD"/>
    <w:rsid w:val="00F955B9"/>
    <w:rsid w:val="00F971C2"/>
    <w:rsid w:val="00F97D5C"/>
    <w:rsid w:val="00FA02BA"/>
    <w:rsid w:val="00FA0B40"/>
    <w:rsid w:val="00FA1478"/>
    <w:rsid w:val="00FB031A"/>
    <w:rsid w:val="00FB155A"/>
    <w:rsid w:val="00FB5843"/>
    <w:rsid w:val="00FB5954"/>
    <w:rsid w:val="00FB655A"/>
    <w:rsid w:val="00FB6BAD"/>
    <w:rsid w:val="00FD115C"/>
    <w:rsid w:val="00FD396D"/>
    <w:rsid w:val="00FE057B"/>
    <w:rsid w:val="00FE7202"/>
    <w:rsid w:val="00FF5921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A02B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A02BA"/>
    <w:rPr>
      <w:rFonts w:asciiTheme="majorHAnsi" w:eastAsiaTheme="majorEastAsia" w:hAnsiTheme="majorHAnsi" w:cstheme="majorBidi"/>
      <w:i/>
      <w:iCs/>
      <w:color w:val="032348" w:themeColor="accent1" w:themeShade="BF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1"/>
    <w:qFormat/>
    <w:rsid w:val="00BF0089"/>
    <w:pPr>
      <w:widowControl w:val="0"/>
      <w:autoSpaceDE w:val="0"/>
      <w:autoSpaceDN w:val="0"/>
      <w:spacing w:after="0" w:line="240" w:lineRule="auto"/>
      <w:ind w:left="3220"/>
    </w:pPr>
    <w:rPr>
      <w:rFonts w:ascii="Arial MT" w:eastAsia="Arial MT" w:hAnsi="Arial MT" w:cs="Arial MT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F0089"/>
    <w:rPr>
      <w:rFonts w:ascii="Arial MT" w:eastAsia="Arial MT" w:hAnsi="Arial MT" w:cs="Arial MT"/>
      <w:lang w:val="es-ES" w:eastAsia="en-US"/>
    </w:rPr>
  </w:style>
  <w:style w:type="character" w:customStyle="1" w:styleId="A13">
    <w:name w:val="A13"/>
    <w:uiPriority w:val="99"/>
    <w:rsid w:val="00142EF3"/>
    <w:rPr>
      <w:rFonts w:cs="Myriad Pro Cond"/>
      <w:b/>
      <w:bCs/>
      <w:color w:val="000000"/>
      <w:sz w:val="30"/>
      <w:szCs w:val="30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E87E2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E87E29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E87E29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E87E29"/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F514B4"/>
    <w:rPr>
      <w:color w:val="605E5C"/>
      <w:shd w:val="clear" w:color="auto" w:fill="E1DFDD"/>
    </w:rPr>
  </w:style>
  <w:style w:type="numbering" w:customStyle="1" w:styleId="Listaactual1">
    <w:name w:val="Lista actual1"/>
    <w:uiPriority w:val="99"/>
    <w:rsid w:val="00584FA2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youtube.com/watch?v=tXm9FILp78o" TargetMode="Externa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youtube.com/watch?v=SU_yM50tz6E" TargetMode="External"/><Relationship Id="rId17" Type="http://schemas.openxmlformats.org/officeDocument/2006/relationships/image" Target="media/image2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fkz6oDV48mU" TargetMode="External"/><Relationship Id="rId20" Type="http://schemas.openxmlformats.org/officeDocument/2006/relationships/hyperlink" Target="https://elibro-net.bdigital.sena.edu.co/es/ereader/senavirtual/35710?page=1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https://www.youtube.com/watch?v=7d2aq_RRQz0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elibro-net.bdigital.sena.edu.co/es/ereader/senavirtual/50228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ecomart.com/tipos-ip-que-son-ventajas-clases/" TargetMode="External"/><Relationship Id="rId22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4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2426</TotalTime>
  <Pages>13</Pages>
  <Words>1878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Usuario</cp:lastModifiedBy>
  <cp:revision>186</cp:revision>
  <cp:lastPrinted>2016-06-08T13:42:00Z</cp:lastPrinted>
  <dcterms:created xsi:type="dcterms:W3CDTF">2024-08-12T14:06:00Z</dcterms:created>
  <dcterms:modified xsi:type="dcterms:W3CDTF">2025-08-05T01:14:00Z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